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077" w14:textId="1D015747" w:rsidR="00BF246E" w:rsidRDefault="00A74FC2" w:rsidP="00706FA4">
      <w:pPr>
        <w:jc w:val="right"/>
        <w:rPr>
          <w:b/>
          <w:bCs/>
          <w:noProof/>
          <w:lang w:val="en-US"/>
        </w:rPr>
      </w:pPr>
      <w:r w:rsidRPr="00A74FC2">
        <w:rPr>
          <w:b/>
          <w:bCs/>
          <w:noProof/>
          <w:lang w:val="en-US"/>
        </w:rPr>
        <w:t>Projektas</w:t>
      </w:r>
    </w:p>
    <w:p w14:paraId="38F66699" w14:textId="77777777" w:rsidR="0021222A" w:rsidRPr="00A74FC2" w:rsidRDefault="0021222A" w:rsidP="005A177C">
      <w:pPr>
        <w:jc w:val="both"/>
        <w:rPr>
          <w:b/>
          <w:bCs/>
        </w:rPr>
      </w:pPr>
    </w:p>
    <w:p w14:paraId="5FCACE9A" w14:textId="77777777" w:rsidR="00BF246E" w:rsidRPr="00BF246E" w:rsidRDefault="005A177C" w:rsidP="005A177C">
      <w:pPr>
        <w:pStyle w:val="Antrat"/>
        <w:ind w:firstLine="540"/>
        <w:rPr>
          <w:sz w:val="24"/>
        </w:rPr>
      </w:pPr>
      <w:r w:rsidRPr="0024208E">
        <w:rPr>
          <w:noProof/>
        </w:rPr>
        <w:drawing>
          <wp:inline distT="0" distB="0" distL="0" distR="0" wp14:anchorId="20B9B2C0" wp14:editId="0F0B3A75">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264CDAE" w14:textId="77777777" w:rsidR="00BF246E" w:rsidRPr="00BF246E" w:rsidRDefault="00BF246E" w:rsidP="005A177C">
      <w:pPr>
        <w:pStyle w:val="Antrat"/>
        <w:ind w:firstLine="540"/>
        <w:rPr>
          <w:sz w:val="24"/>
        </w:rPr>
      </w:pPr>
      <w:r w:rsidRPr="00BF246E">
        <w:rPr>
          <w:sz w:val="24"/>
        </w:rPr>
        <w:t>ANYKŠČIŲ RAJONO SAVIVALDYBĖS</w:t>
      </w:r>
    </w:p>
    <w:p w14:paraId="7033369E" w14:textId="77777777" w:rsidR="00BF246E" w:rsidRPr="00BF246E" w:rsidRDefault="00BF246E" w:rsidP="005A177C">
      <w:pPr>
        <w:ind w:firstLine="540"/>
        <w:jc w:val="center"/>
        <w:rPr>
          <w:b/>
        </w:rPr>
      </w:pPr>
      <w:r w:rsidRPr="00BF246E">
        <w:rPr>
          <w:b/>
        </w:rPr>
        <w:t>TARYBA</w:t>
      </w:r>
    </w:p>
    <w:p w14:paraId="77C34442" w14:textId="77777777" w:rsidR="00BF246E" w:rsidRPr="00BF246E" w:rsidRDefault="00BF246E" w:rsidP="005A177C">
      <w:pPr>
        <w:ind w:firstLine="540"/>
        <w:jc w:val="center"/>
        <w:rPr>
          <w:b/>
        </w:rPr>
      </w:pPr>
    </w:p>
    <w:p w14:paraId="191E884C" w14:textId="77777777" w:rsidR="00BF246E" w:rsidRDefault="00BF246E" w:rsidP="005A177C">
      <w:pPr>
        <w:ind w:firstLine="540"/>
        <w:jc w:val="center"/>
        <w:rPr>
          <w:b/>
        </w:rPr>
      </w:pPr>
      <w:r w:rsidRPr="00BF246E">
        <w:rPr>
          <w:b/>
        </w:rPr>
        <w:t>SPRENDIMAS</w:t>
      </w:r>
    </w:p>
    <w:p w14:paraId="435F89E0" w14:textId="77777777" w:rsidR="00663D8F" w:rsidRPr="00B03A4E" w:rsidRDefault="00BF246E" w:rsidP="005A177C">
      <w:pPr>
        <w:ind w:firstLine="540"/>
        <w:jc w:val="center"/>
        <w:rPr>
          <w:rFonts w:eastAsia="Times New Roman"/>
          <w:b/>
          <w:bCs/>
          <w:strike/>
          <w:lang w:eastAsia="lt-LT"/>
        </w:rPr>
      </w:pPr>
      <w:r w:rsidRPr="00B03A4E">
        <w:rPr>
          <w:rFonts w:eastAsia="Times New Roman"/>
          <w:b/>
          <w:bCs/>
          <w:lang w:eastAsia="lt-LT"/>
        </w:rPr>
        <w:t>DĖL ANYKŠČIŲ RAJONO SAVIVALD</w:t>
      </w:r>
      <w:r w:rsidR="00831483" w:rsidRPr="00B03A4E">
        <w:rPr>
          <w:rFonts w:eastAsia="Times New Roman"/>
          <w:b/>
          <w:bCs/>
          <w:lang w:eastAsia="lt-LT"/>
        </w:rPr>
        <w:t xml:space="preserve">YBĖS TURIZMO KOMISIJOS </w:t>
      </w:r>
      <w:r w:rsidR="00384B1A" w:rsidRPr="00B03A4E">
        <w:rPr>
          <w:rFonts w:eastAsia="Times New Roman"/>
          <w:b/>
          <w:bCs/>
          <w:lang w:eastAsia="lt-LT"/>
        </w:rPr>
        <w:t>SUDARYMO</w:t>
      </w:r>
    </w:p>
    <w:p w14:paraId="43392E0B" w14:textId="77777777" w:rsidR="00BF246E" w:rsidRPr="00B03A4E" w:rsidRDefault="00BF246E" w:rsidP="005A177C">
      <w:pPr>
        <w:ind w:firstLine="540"/>
        <w:jc w:val="center"/>
        <w:rPr>
          <w:rFonts w:eastAsia="Times New Roman"/>
          <w:lang w:eastAsia="lt-LT"/>
        </w:rPr>
      </w:pPr>
    </w:p>
    <w:p w14:paraId="03A82368" w14:textId="06ADAC93" w:rsidR="00BF246E" w:rsidRPr="00BF246E" w:rsidRDefault="00BF246E" w:rsidP="005A177C">
      <w:pPr>
        <w:ind w:firstLine="540"/>
        <w:jc w:val="center"/>
        <w:rPr>
          <w:rFonts w:eastAsia="Times New Roman"/>
          <w:lang w:eastAsia="lt-LT"/>
        </w:rPr>
      </w:pPr>
      <w:r w:rsidRPr="00BF246E">
        <w:rPr>
          <w:rFonts w:eastAsia="Times New Roman"/>
          <w:lang w:eastAsia="lt-LT"/>
        </w:rPr>
        <w:t>20</w:t>
      </w:r>
      <w:r w:rsidR="00782D9E">
        <w:rPr>
          <w:rFonts w:eastAsia="Times New Roman"/>
          <w:lang w:eastAsia="lt-LT"/>
        </w:rPr>
        <w:t>2</w:t>
      </w:r>
      <w:r w:rsidR="00DF3A02">
        <w:rPr>
          <w:rFonts w:eastAsia="Times New Roman"/>
          <w:lang w:eastAsia="lt-LT"/>
        </w:rPr>
        <w:t>4</w:t>
      </w:r>
      <w:r w:rsidRPr="00BF246E">
        <w:rPr>
          <w:rFonts w:eastAsia="Times New Roman"/>
          <w:lang w:eastAsia="lt-LT"/>
        </w:rPr>
        <w:t xml:space="preserve"> m. </w:t>
      </w:r>
      <w:r w:rsidR="00706FA4">
        <w:rPr>
          <w:rFonts w:eastAsia="Times New Roman"/>
          <w:lang w:eastAsia="lt-LT"/>
        </w:rPr>
        <w:t>kovo 1</w:t>
      </w:r>
      <w:r w:rsidR="004F3617">
        <w:rPr>
          <w:rFonts w:eastAsia="Times New Roman"/>
          <w:lang w:eastAsia="lt-LT"/>
        </w:rPr>
        <w:t xml:space="preserve"> </w:t>
      </w:r>
      <w:r w:rsidRPr="00BF246E">
        <w:rPr>
          <w:rFonts w:eastAsia="Times New Roman"/>
          <w:lang w:eastAsia="lt-LT"/>
        </w:rPr>
        <w:t>d. Nr. 1-</w:t>
      </w:r>
      <w:r w:rsidR="0073416B">
        <w:rPr>
          <w:rFonts w:eastAsia="Times New Roman"/>
          <w:lang w:eastAsia="lt-LT"/>
        </w:rPr>
        <w:t>T-</w:t>
      </w:r>
      <w:r w:rsidR="00335286">
        <w:rPr>
          <w:rFonts w:eastAsia="Times New Roman"/>
          <w:lang w:eastAsia="lt-LT"/>
        </w:rPr>
        <w:t>69</w:t>
      </w:r>
    </w:p>
    <w:p w14:paraId="6463043A" w14:textId="77777777" w:rsidR="00BF246E" w:rsidRPr="00BF246E" w:rsidRDefault="00BF246E" w:rsidP="005A177C">
      <w:pPr>
        <w:ind w:firstLine="540"/>
        <w:jc w:val="center"/>
        <w:rPr>
          <w:rFonts w:eastAsia="Times New Roman"/>
          <w:lang w:eastAsia="lt-LT"/>
        </w:rPr>
      </w:pPr>
      <w:r w:rsidRPr="00BF246E">
        <w:rPr>
          <w:rFonts w:eastAsia="Times New Roman"/>
          <w:lang w:eastAsia="lt-LT"/>
        </w:rPr>
        <w:t>Anykščiai</w:t>
      </w:r>
    </w:p>
    <w:p w14:paraId="45A60ECB" w14:textId="04A8409E" w:rsidR="00BF246E" w:rsidRPr="00BF246E" w:rsidRDefault="00BF246E" w:rsidP="005A177C">
      <w:pPr>
        <w:ind w:firstLine="540"/>
        <w:jc w:val="center"/>
        <w:rPr>
          <w:rFonts w:eastAsia="Times New Roman"/>
          <w:lang w:eastAsia="lt-LT"/>
        </w:rPr>
      </w:pPr>
    </w:p>
    <w:p w14:paraId="0E9266E7" w14:textId="579FF34B" w:rsidR="001A307A" w:rsidRDefault="0071560B" w:rsidP="00FB5ED6">
      <w:pPr>
        <w:spacing w:line="360" w:lineRule="auto"/>
        <w:ind w:firstLine="720"/>
        <w:jc w:val="both"/>
        <w:rPr>
          <w:rFonts w:eastAsia="Times New Roman"/>
          <w:lang w:eastAsia="lt-LT"/>
        </w:rPr>
      </w:pPr>
      <w:bookmarkStart w:id="0" w:name="part_226d3e79405f4ab7a5fc724b00e7d4ab"/>
      <w:bookmarkEnd w:id="0"/>
      <w:r w:rsidRPr="0071560B">
        <w:rPr>
          <w:rFonts w:eastAsia="Times New Roman"/>
          <w:lang w:eastAsia="lt-LT"/>
        </w:rPr>
        <w:t xml:space="preserve">Vadovaudamasi Lietuvos Respublikos vietos savivaldos įstatymo </w:t>
      </w:r>
      <w:r w:rsidR="00220AD1">
        <w:rPr>
          <w:rFonts w:eastAsia="Times New Roman"/>
          <w:lang w:eastAsia="lt-LT"/>
        </w:rPr>
        <w:t>6</w:t>
      </w:r>
      <w:r w:rsidRPr="0071560B">
        <w:rPr>
          <w:rFonts w:eastAsia="Times New Roman"/>
          <w:lang w:eastAsia="lt-LT"/>
        </w:rPr>
        <w:t xml:space="preserve"> straipsnio </w:t>
      </w:r>
      <w:r w:rsidR="00220AD1">
        <w:rPr>
          <w:rFonts w:eastAsia="Times New Roman"/>
          <w:lang w:eastAsia="lt-LT"/>
        </w:rPr>
        <w:t>38 punktu, 15 straipsnio 2 dalies 4 punktu, 16 straipsnio 1 dalimi</w:t>
      </w:r>
      <w:r w:rsidRPr="0071560B">
        <w:rPr>
          <w:rFonts w:eastAsia="Times New Roman"/>
          <w:lang w:eastAsia="lt-LT"/>
        </w:rPr>
        <w:t xml:space="preserve"> bei atsižvelgdama į Anykščių rajono savivaldybės turizmo komisijos nuostatų, patvirtintų Anykščių rajono savivaldybės tarybos 2020 m. vasario 27 d. sprendimu Nr. 1-TS-59 „Dėl Anykščių rajono savivaldybės turizmo komisijos nuostatų patvirtinimo“</w:t>
      </w:r>
      <w:r w:rsidR="00242950">
        <w:rPr>
          <w:rFonts w:eastAsia="Times New Roman"/>
          <w:lang w:eastAsia="lt-LT"/>
        </w:rPr>
        <w:t>,</w:t>
      </w:r>
      <w:r w:rsidRPr="0071560B">
        <w:rPr>
          <w:rFonts w:eastAsia="Times New Roman"/>
          <w:lang w:eastAsia="lt-LT"/>
        </w:rPr>
        <w:t xml:space="preserve"> 8, 9 ir 10 punktus</w:t>
      </w:r>
      <w:bookmarkStart w:id="1" w:name="_Hlk149116700"/>
      <w:r>
        <w:rPr>
          <w:rFonts w:eastAsia="Times New Roman"/>
          <w:lang w:eastAsia="lt-LT"/>
        </w:rPr>
        <w:t>,</w:t>
      </w:r>
      <w:r w:rsidRPr="004E0142">
        <w:rPr>
          <w:rFonts w:eastAsia="Times New Roman"/>
          <w:lang w:eastAsia="lt-LT"/>
        </w:rPr>
        <w:t xml:space="preserve"> </w:t>
      </w:r>
      <w:r w:rsidR="00364726" w:rsidRPr="005D2FFD">
        <w:rPr>
          <w:rFonts w:eastAsia="Times New Roman"/>
          <w:lang w:eastAsia="lt-LT"/>
        </w:rPr>
        <w:t>Anykščių rajono savivaldybės administracijos direktor</w:t>
      </w:r>
      <w:r w:rsidR="00242950" w:rsidRPr="005D2FFD">
        <w:rPr>
          <w:rFonts w:eastAsia="Times New Roman"/>
          <w:lang w:eastAsia="lt-LT"/>
        </w:rPr>
        <w:t>iaus</w:t>
      </w:r>
      <w:r w:rsidR="00364726" w:rsidRPr="005D2FFD">
        <w:rPr>
          <w:rFonts w:eastAsia="Times New Roman"/>
          <w:lang w:eastAsia="lt-LT"/>
        </w:rPr>
        <w:t xml:space="preserve"> 202</w:t>
      </w:r>
      <w:r w:rsidR="00235CF9" w:rsidRPr="005D2FFD">
        <w:rPr>
          <w:rFonts w:eastAsia="Times New Roman"/>
          <w:lang w:eastAsia="lt-LT"/>
        </w:rPr>
        <w:t>4</w:t>
      </w:r>
      <w:r w:rsidR="00486632" w:rsidRPr="005D2FFD">
        <w:rPr>
          <w:rFonts w:eastAsia="Times New Roman"/>
          <w:lang w:eastAsia="lt-LT"/>
        </w:rPr>
        <w:t xml:space="preserve"> m. </w:t>
      </w:r>
      <w:r w:rsidR="00235CF9" w:rsidRPr="005D2FFD">
        <w:rPr>
          <w:rFonts w:eastAsia="Times New Roman"/>
          <w:lang w:eastAsia="lt-LT"/>
        </w:rPr>
        <w:t>vasario</w:t>
      </w:r>
      <w:r w:rsidR="00364726" w:rsidRPr="005D2FFD">
        <w:rPr>
          <w:rFonts w:eastAsia="Times New Roman"/>
          <w:lang w:eastAsia="lt-LT"/>
        </w:rPr>
        <w:t xml:space="preserve"> 1</w:t>
      </w:r>
      <w:r w:rsidR="00235CF9" w:rsidRPr="005D2FFD">
        <w:rPr>
          <w:rFonts w:eastAsia="Times New Roman"/>
          <w:lang w:eastAsia="lt-LT"/>
        </w:rPr>
        <w:t>9</w:t>
      </w:r>
      <w:r w:rsidR="00364726" w:rsidRPr="005D2FFD">
        <w:rPr>
          <w:rFonts w:eastAsia="Times New Roman"/>
          <w:lang w:eastAsia="lt-LT"/>
        </w:rPr>
        <w:t xml:space="preserve"> d</w:t>
      </w:r>
      <w:r w:rsidR="00242950" w:rsidRPr="005D2FFD">
        <w:rPr>
          <w:rFonts w:eastAsia="Times New Roman"/>
          <w:lang w:eastAsia="lt-LT"/>
        </w:rPr>
        <w:t>.</w:t>
      </w:r>
      <w:r w:rsidR="00364726" w:rsidRPr="005D2FFD">
        <w:rPr>
          <w:rFonts w:eastAsia="Times New Roman"/>
          <w:lang w:eastAsia="lt-LT"/>
        </w:rPr>
        <w:t xml:space="preserve"> raštą </w:t>
      </w:r>
      <w:r w:rsidR="008B61A9" w:rsidRPr="005D2FFD">
        <w:rPr>
          <w:rFonts w:eastAsia="Times New Roman"/>
          <w:lang w:eastAsia="lt-LT"/>
        </w:rPr>
        <w:t xml:space="preserve">Nr. </w:t>
      </w:r>
      <w:r w:rsidR="00364726" w:rsidRPr="005D2FFD">
        <w:rPr>
          <w:rFonts w:eastAsia="Times New Roman"/>
          <w:lang w:eastAsia="lt-LT"/>
        </w:rPr>
        <w:t>1-</w:t>
      </w:r>
      <w:r w:rsidR="008B61A9" w:rsidRPr="005D2FFD">
        <w:rPr>
          <w:rFonts w:eastAsia="Times New Roman"/>
          <w:lang w:eastAsia="lt-LT"/>
        </w:rPr>
        <w:t>SD-</w:t>
      </w:r>
      <w:r w:rsidR="005D2FFD" w:rsidRPr="005D2FFD">
        <w:rPr>
          <w:rFonts w:eastAsia="Times New Roman"/>
          <w:lang w:eastAsia="lt-LT"/>
        </w:rPr>
        <w:t>537</w:t>
      </w:r>
      <w:r w:rsidR="00486632" w:rsidRPr="005D2FFD">
        <w:rPr>
          <w:rFonts w:eastAsia="Times New Roman"/>
          <w:lang w:eastAsia="lt-LT"/>
        </w:rPr>
        <w:t xml:space="preserve"> (6.</w:t>
      </w:r>
      <w:r w:rsidR="005D2FFD" w:rsidRPr="005D2FFD">
        <w:rPr>
          <w:rFonts w:eastAsia="Times New Roman"/>
          <w:lang w:eastAsia="lt-LT"/>
        </w:rPr>
        <w:t>18</w:t>
      </w:r>
      <w:r w:rsidR="00E90C9B" w:rsidRPr="005D2FFD">
        <w:rPr>
          <w:rFonts w:eastAsia="Times New Roman"/>
          <w:lang w:eastAsia="lt-LT"/>
        </w:rPr>
        <w:t xml:space="preserve"> </w:t>
      </w:r>
      <w:r w:rsidR="00486632" w:rsidRPr="005D2FFD">
        <w:rPr>
          <w:rFonts w:eastAsia="Times New Roman"/>
          <w:lang w:eastAsia="lt-LT"/>
        </w:rPr>
        <w:t>E)</w:t>
      </w:r>
      <w:r w:rsidR="00364726" w:rsidRPr="005D2FFD">
        <w:rPr>
          <w:rFonts w:eastAsia="Times New Roman"/>
          <w:lang w:eastAsia="lt-LT"/>
        </w:rPr>
        <w:t xml:space="preserve"> „Dėl atstovų delegavimo į turizmo komisiją“</w:t>
      </w:r>
      <w:r w:rsidR="00753F3C" w:rsidRPr="005D2FFD">
        <w:rPr>
          <w:rFonts w:eastAsia="Times New Roman"/>
          <w:lang w:eastAsia="lt-LT"/>
        </w:rPr>
        <w:t>,</w:t>
      </w:r>
      <w:r w:rsidR="004F3617">
        <w:rPr>
          <w:rFonts w:eastAsia="Times New Roman"/>
          <w:lang w:eastAsia="lt-LT"/>
        </w:rPr>
        <w:t xml:space="preserve"> </w:t>
      </w:r>
      <w:r w:rsidR="00E07AC7" w:rsidRPr="001C0888">
        <w:rPr>
          <w:rFonts w:eastAsia="Times New Roman"/>
          <w:lang w:eastAsia="lt-LT"/>
        </w:rPr>
        <w:t>Anykščių rajono savivaldybės mero 2023</w:t>
      </w:r>
      <w:r w:rsidR="0033607A" w:rsidRPr="001C0888">
        <w:rPr>
          <w:rFonts w:eastAsia="Times New Roman"/>
          <w:lang w:eastAsia="lt-LT"/>
        </w:rPr>
        <w:t xml:space="preserve"> m.</w:t>
      </w:r>
      <w:r w:rsidR="00E07AC7" w:rsidRPr="001C0888">
        <w:rPr>
          <w:rFonts w:eastAsia="Times New Roman"/>
          <w:lang w:eastAsia="lt-LT"/>
        </w:rPr>
        <w:t xml:space="preserve"> lapkričio 15 d</w:t>
      </w:r>
      <w:r w:rsidR="005F5485" w:rsidRPr="001C0888">
        <w:rPr>
          <w:rFonts w:eastAsia="Times New Roman"/>
          <w:lang w:eastAsia="lt-LT"/>
        </w:rPr>
        <w:t>.</w:t>
      </w:r>
      <w:r w:rsidR="00E07AC7" w:rsidRPr="001C0888">
        <w:rPr>
          <w:rFonts w:eastAsia="Times New Roman"/>
          <w:lang w:eastAsia="lt-LT"/>
        </w:rPr>
        <w:t xml:space="preserve"> potvark</w:t>
      </w:r>
      <w:r w:rsidR="00ED5E27">
        <w:rPr>
          <w:rFonts w:eastAsia="Times New Roman"/>
          <w:lang w:eastAsia="lt-LT"/>
        </w:rPr>
        <w:t>į</w:t>
      </w:r>
      <w:r w:rsidR="00E07AC7" w:rsidRPr="001C0888">
        <w:rPr>
          <w:rFonts w:eastAsia="Times New Roman"/>
          <w:lang w:eastAsia="lt-LT"/>
        </w:rPr>
        <w:t xml:space="preserve"> Nr. </w:t>
      </w:r>
      <w:r w:rsidR="002B257D">
        <w:rPr>
          <w:rFonts w:eastAsia="Times New Roman"/>
          <w:lang w:eastAsia="lt-LT"/>
        </w:rPr>
        <w:t>1-MP-</w:t>
      </w:r>
      <w:r w:rsidR="00E07AC7" w:rsidRPr="001C0888">
        <w:rPr>
          <w:rFonts w:eastAsia="Times New Roman"/>
          <w:lang w:eastAsia="lt-LT"/>
        </w:rPr>
        <w:t xml:space="preserve">344 „Dėl vicemero delegavimo į Anykščių rajono savivaldybės turizmo komisijos sudėtį“, </w:t>
      </w:r>
      <w:r w:rsidR="00186FB5" w:rsidRPr="00F815CB">
        <w:rPr>
          <w:rFonts w:eastAsia="Times New Roman"/>
          <w:lang w:eastAsia="lt-LT"/>
        </w:rPr>
        <w:t>T</w:t>
      </w:r>
      <w:r w:rsidR="00822C94" w:rsidRPr="00F815CB">
        <w:rPr>
          <w:rFonts w:eastAsia="Times New Roman"/>
          <w:lang w:eastAsia="lt-LT"/>
        </w:rPr>
        <w:t>ėvynės sąjungos-</w:t>
      </w:r>
      <w:r w:rsidR="00186FB5" w:rsidRPr="00F815CB">
        <w:rPr>
          <w:rFonts w:eastAsia="Times New Roman"/>
          <w:lang w:eastAsia="lt-LT"/>
        </w:rPr>
        <w:t>L</w:t>
      </w:r>
      <w:r w:rsidR="00822C94" w:rsidRPr="00F815CB">
        <w:rPr>
          <w:rFonts w:eastAsia="Times New Roman"/>
          <w:lang w:eastAsia="lt-LT"/>
        </w:rPr>
        <w:t>ietuvos</w:t>
      </w:r>
      <w:r w:rsidR="00481516" w:rsidRPr="00F815CB">
        <w:rPr>
          <w:rFonts w:eastAsia="Times New Roman"/>
          <w:lang w:eastAsia="lt-LT"/>
        </w:rPr>
        <w:t xml:space="preserve"> krikščionių demokratų</w:t>
      </w:r>
      <w:r w:rsidR="00822C94" w:rsidRPr="00F815CB">
        <w:rPr>
          <w:rFonts w:eastAsia="Times New Roman"/>
          <w:lang w:eastAsia="lt-LT"/>
        </w:rPr>
        <w:t xml:space="preserve"> </w:t>
      </w:r>
      <w:r w:rsidR="00186FB5" w:rsidRPr="00F815CB">
        <w:rPr>
          <w:rFonts w:eastAsia="Times New Roman"/>
          <w:lang w:eastAsia="lt-LT"/>
        </w:rPr>
        <w:t xml:space="preserve">frakcijos </w:t>
      </w:r>
      <w:r w:rsidR="004E0860" w:rsidRPr="00F815CB">
        <w:rPr>
          <w:rFonts w:eastAsia="Times New Roman"/>
          <w:lang w:eastAsia="lt-LT"/>
        </w:rPr>
        <w:t xml:space="preserve">Anykščių rajono savivaldybės taryboje </w:t>
      </w:r>
      <w:r w:rsidR="00186FB5" w:rsidRPr="00F815CB">
        <w:rPr>
          <w:rFonts w:eastAsia="Times New Roman"/>
          <w:lang w:eastAsia="lt-LT"/>
        </w:rPr>
        <w:t>seniūn</w:t>
      </w:r>
      <w:r w:rsidR="002B257D" w:rsidRPr="00F815CB">
        <w:rPr>
          <w:rFonts w:eastAsia="Times New Roman"/>
          <w:lang w:eastAsia="lt-LT"/>
        </w:rPr>
        <w:t>o</w:t>
      </w:r>
      <w:r w:rsidR="003F1A93" w:rsidRPr="00F815CB">
        <w:rPr>
          <w:rFonts w:eastAsia="Times New Roman"/>
          <w:lang w:eastAsia="lt-LT"/>
        </w:rPr>
        <w:t xml:space="preserve"> </w:t>
      </w:r>
      <w:r w:rsidR="00186FB5" w:rsidRPr="00F815CB">
        <w:rPr>
          <w:rFonts w:eastAsia="Times New Roman"/>
          <w:lang w:eastAsia="lt-LT"/>
        </w:rPr>
        <w:t>2023 m</w:t>
      </w:r>
      <w:r w:rsidR="0033607A" w:rsidRPr="00F815CB">
        <w:rPr>
          <w:rFonts w:eastAsia="Times New Roman"/>
          <w:lang w:eastAsia="lt-LT"/>
        </w:rPr>
        <w:t xml:space="preserve">. </w:t>
      </w:r>
      <w:r w:rsidR="00186FB5" w:rsidRPr="00F815CB">
        <w:rPr>
          <w:rFonts w:eastAsia="Times New Roman"/>
          <w:lang w:eastAsia="lt-LT"/>
        </w:rPr>
        <w:t xml:space="preserve">spalio 27 d. raštą Nr. TSF-001 „Dėl atstovų delegavimo į turizmo komisiją“, </w:t>
      </w:r>
      <w:r w:rsidR="0097402F" w:rsidRPr="00F815CB">
        <w:rPr>
          <w:rFonts w:eastAsia="Times New Roman"/>
          <w:lang w:eastAsia="lt-LT"/>
        </w:rPr>
        <w:t>L</w:t>
      </w:r>
      <w:r w:rsidR="00481516" w:rsidRPr="00F815CB">
        <w:rPr>
          <w:rFonts w:eastAsia="Times New Roman"/>
          <w:lang w:eastAsia="lt-LT"/>
        </w:rPr>
        <w:t>ietuvos socialdemokratų partijos</w:t>
      </w:r>
      <w:r w:rsidR="0097402F" w:rsidRPr="00F815CB">
        <w:rPr>
          <w:rFonts w:eastAsia="Times New Roman"/>
          <w:lang w:eastAsia="lt-LT"/>
        </w:rPr>
        <w:t xml:space="preserve"> frakcijos Anykščių rajono savivaldybės taryboje </w:t>
      </w:r>
      <w:r w:rsidR="00362D01" w:rsidRPr="00F815CB">
        <w:rPr>
          <w:rFonts w:eastAsia="Times New Roman"/>
          <w:lang w:eastAsia="lt-LT"/>
        </w:rPr>
        <w:t>seniūno</w:t>
      </w:r>
      <w:r w:rsidR="0097402F" w:rsidRPr="00F815CB">
        <w:rPr>
          <w:rFonts w:eastAsia="Times New Roman"/>
          <w:lang w:eastAsia="lt-LT"/>
        </w:rPr>
        <w:t xml:space="preserve"> 2023 m. spalio 20 d. raštą</w:t>
      </w:r>
      <w:r w:rsidR="00261033" w:rsidRPr="00F815CB">
        <w:rPr>
          <w:rFonts w:eastAsia="Times New Roman"/>
          <w:lang w:eastAsia="lt-LT"/>
        </w:rPr>
        <w:t xml:space="preserve"> </w:t>
      </w:r>
      <w:r w:rsidR="0097402F" w:rsidRPr="00F815CB">
        <w:rPr>
          <w:rFonts w:eastAsia="Times New Roman"/>
          <w:lang w:eastAsia="lt-LT"/>
        </w:rPr>
        <w:t>„Dėl atstovų delegavimo į turizmo komisiją“,</w:t>
      </w:r>
      <w:r w:rsidR="00481516" w:rsidRPr="00F815CB">
        <w:rPr>
          <w:rFonts w:eastAsia="Times New Roman"/>
          <w:lang w:eastAsia="lt-LT"/>
        </w:rPr>
        <w:t xml:space="preserve"> Lietuvos valstiečių ir žaliųjų sąjungos</w:t>
      </w:r>
      <w:r w:rsidR="0052014D" w:rsidRPr="00F815CB">
        <w:rPr>
          <w:rFonts w:eastAsia="Times New Roman"/>
          <w:lang w:eastAsia="lt-LT"/>
        </w:rPr>
        <w:t xml:space="preserve"> frakcijos Anykščių rajono </w:t>
      </w:r>
      <w:r w:rsidR="008B7069" w:rsidRPr="00F815CB">
        <w:rPr>
          <w:rFonts w:eastAsia="Times New Roman"/>
          <w:lang w:eastAsia="lt-LT"/>
        </w:rPr>
        <w:t>s</w:t>
      </w:r>
      <w:r w:rsidR="0052014D" w:rsidRPr="00F815CB">
        <w:rPr>
          <w:rFonts w:eastAsia="Times New Roman"/>
          <w:lang w:eastAsia="lt-LT"/>
        </w:rPr>
        <w:t>avivaldybės taryboje seniūno 2023 m. spalio 20 d. raštą „Dėl tarybos nario delegavimo“,</w:t>
      </w:r>
      <w:r w:rsidR="005F5485" w:rsidRPr="00F815CB">
        <w:rPr>
          <w:rFonts w:eastAsia="Times New Roman"/>
          <w:lang w:eastAsia="lt-LT"/>
        </w:rPr>
        <w:t xml:space="preserve"> </w:t>
      </w:r>
      <w:r w:rsidR="0052014D" w:rsidRPr="00F815CB">
        <w:rPr>
          <w:rFonts w:eastAsia="Times New Roman"/>
          <w:lang w:eastAsia="lt-LT"/>
        </w:rPr>
        <w:t xml:space="preserve">Liberalų sąjūdžio frakcijos </w:t>
      </w:r>
      <w:r w:rsidR="00BD0890" w:rsidRPr="00F815CB">
        <w:rPr>
          <w:rFonts w:eastAsia="Times New Roman"/>
          <w:lang w:eastAsia="lt-LT"/>
        </w:rPr>
        <w:t xml:space="preserve">Anykščių rajono savivaldybės taryboje </w:t>
      </w:r>
      <w:r w:rsidR="0052014D" w:rsidRPr="00F815CB">
        <w:rPr>
          <w:rFonts w:eastAsia="Times New Roman"/>
          <w:lang w:eastAsia="lt-LT"/>
        </w:rPr>
        <w:t>sen</w:t>
      </w:r>
      <w:r w:rsidR="00486632" w:rsidRPr="00F815CB">
        <w:rPr>
          <w:rFonts w:eastAsia="Times New Roman"/>
          <w:lang w:eastAsia="lt-LT"/>
        </w:rPr>
        <w:t>i</w:t>
      </w:r>
      <w:r w:rsidR="0052014D" w:rsidRPr="00F815CB">
        <w:rPr>
          <w:rFonts w:eastAsia="Times New Roman"/>
          <w:lang w:eastAsia="lt-LT"/>
        </w:rPr>
        <w:t>ūno pavaduotojo 2023 m. spalio 18 d. raštą „Dėl atstovų delegavimo į turizmo komisiją“,</w:t>
      </w:r>
      <w:r w:rsidR="00C657AF" w:rsidRPr="00F815CB">
        <w:rPr>
          <w:rFonts w:eastAsia="Times New Roman"/>
          <w:lang w:eastAsia="lt-LT"/>
        </w:rPr>
        <w:t xml:space="preserve"> </w:t>
      </w:r>
      <w:r w:rsidR="00DF79C1" w:rsidRPr="00F815CB">
        <w:rPr>
          <w:rFonts w:eastAsia="Times New Roman"/>
          <w:lang w:eastAsia="lt-LT"/>
        </w:rPr>
        <w:t xml:space="preserve">Demokratų sąjungos „Vardan Lietuvos“ frakcijos </w:t>
      </w:r>
      <w:r w:rsidR="004E0860" w:rsidRPr="00F815CB">
        <w:rPr>
          <w:rFonts w:eastAsia="Times New Roman"/>
          <w:lang w:eastAsia="lt-LT"/>
        </w:rPr>
        <w:t xml:space="preserve">Anykščių rajono savivaldybės taryboje </w:t>
      </w:r>
      <w:r w:rsidR="00DF79C1" w:rsidRPr="00F815CB">
        <w:rPr>
          <w:rFonts w:eastAsia="Times New Roman"/>
          <w:lang w:eastAsia="lt-LT"/>
        </w:rPr>
        <w:t>seniūno</w:t>
      </w:r>
      <w:r w:rsidR="00464129" w:rsidRPr="00F815CB">
        <w:rPr>
          <w:rFonts w:eastAsia="Times New Roman"/>
          <w:lang w:eastAsia="lt-LT"/>
        </w:rPr>
        <w:t xml:space="preserve"> </w:t>
      </w:r>
      <w:r w:rsidR="00DF79C1" w:rsidRPr="00F815CB">
        <w:rPr>
          <w:rFonts w:eastAsia="Times New Roman"/>
          <w:lang w:eastAsia="lt-LT"/>
        </w:rPr>
        <w:t>2023</w:t>
      </w:r>
      <w:r w:rsidR="0033607A" w:rsidRPr="00F815CB">
        <w:rPr>
          <w:rFonts w:eastAsia="Times New Roman"/>
          <w:lang w:eastAsia="lt-LT"/>
        </w:rPr>
        <w:t xml:space="preserve"> m.</w:t>
      </w:r>
      <w:r w:rsidR="00DF79C1">
        <w:rPr>
          <w:rFonts w:eastAsia="Times New Roman"/>
          <w:lang w:eastAsia="lt-LT"/>
        </w:rPr>
        <w:t xml:space="preserve"> spalio 27 d</w:t>
      </w:r>
      <w:r w:rsidR="00C657AF">
        <w:rPr>
          <w:rFonts w:eastAsia="Times New Roman"/>
          <w:lang w:eastAsia="lt-LT"/>
        </w:rPr>
        <w:t>.</w:t>
      </w:r>
      <w:r w:rsidR="00DF79C1">
        <w:rPr>
          <w:rFonts w:eastAsia="Times New Roman"/>
          <w:lang w:eastAsia="lt-LT"/>
        </w:rPr>
        <w:t xml:space="preserve"> raštą</w:t>
      </w:r>
      <w:r w:rsidR="00C6424C">
        <w:rPr>
          <w:rFonts w:eastAsia="Times New Roman"/>
          <w:lang w:eastAsia="lt-LT"/>
        </w:rPr>
        <w:t xml:space="preserve"> </w:t>
      </w:r>
      <w:r w:rsidR="00DF79C1">
        <w:rPr>
          <w:rFonts w:eastAsia="Times New Roman"/>
          <w:lang w:eastAsia="lt-LT"/>
        </w:rPr>
        <w:t xml:space="preserve">„Dėl atstovų delegavimo į Anykščių rajono savivaldybės turizmo komisiją“, </w:t>
      </w:r>
      <w:bookmarkEnd w:id="1"/>
      <w:r w:rsidR="002A5719" w:rsidRPr="0033607A">
        <w:rPr>
          <w:rFonts w:eastAsia="Times New Roman"/>
          <w:lang w:eastAsia="lt-LT"/>
        </w:rPr>
        <w:t>A. Baranausko ir A. Vienuolio-Žukausko memorialinio muziejaus direktoriaus</w:t>
      </w:r>
      <w:r w:rsidR="009F0594" w:rsidRPr="0033607A">
        <w:rPr>
          <w:rFonts w:eastAsia="Times New Roman"/>
          <w:lang w:eastAsia="lt-LT"/>
        </w:rPr>
        <w:t xml:space="preserve"> </w:t>
      </w:r>
      <w:r w:rsidR="002A5719" w:rsidRPr="0033607A">
        <w:rPr>
          <w:rFonts w:eastAsia="Times New Roman"/>
          <w:lang w:eastAsia="lt-LT"/>
        </w:rPr>
        <w:t>20</w:t>
      </w:r>
      <w:r w:rsidR="00F5639C" w:rsidRPr="0033607A">
        <w:rPr>
          <w:rFonts w:eastAsia="Times New Roman"/>
          <w:lang w:eastAsia="lt-LT"/>
        </w:rPr>
        <w:t>23</w:t>
      </w:r>
      <w:r w:rsidR="002A5719" w:rsidRPr="0033607A">
        <w:rPr>
          <w:rFonts w:eastAsia="Times New Roman"/>
          <w:lang w:eastAsia="lt-LT"/>
        </w:rPr>
        <w:t xml:space="preserve"> m. </w:t>
      </w:r>
      <w:r w:rsidR="00F5639C" w:rsidRPr="0033607A">
        <w:rPr>
          <w:rFonts w:eastAsia="Times New Roman"/>
          <w:lang w:eastAsia="lt-LT"/>
        </w:rPr>
        <w:t>spalio</w:t>
      </w:r>
      <w:r w:rsidR="002A5719" w:rsidRPr="0033607A">
        <w:rPr>
          <w:rFonts w:eastAsia="Times New Roman"/>
          <w:lang w:eastAsia="lt-LT"/>
        </w:rPr>
        <w:t xml:space="preserve"> </w:t>
      </w:r>
      <w:r w:rsidR="00F5639C" w:rsidRPr="0033607A">
        <w:rPr>
          <w:rFonts w:eastAsia="Times New Roman"/>
          <w:lang w:eastAsia="lt-LT"/>
        </w:rPr>
        <w:t>27</w:t>
      </w:r>
      <w:r w:rsidR="002A5719" w:rsidRPr="0033607A">
        <w:rPr>
          <w:rFonts w:eastAsia="Times New Roman"/>
          <w:lang w:eastAsia="lt-LT"/>
        </w:rPr>
        <w:t xml:space="preserve"> d. raštą</w:t>
      </w:r>
      <w:r w:rsidR="00C6424C">
        <w:rPr>
          <w:rFonts w:eastAsia="Times New Roman"/>
          <w:lang w:eastAsia="lt-LT"/>
        </w:rPr>
        <w:t xml:space="preserve"> </w:t>
      </w:r>
      <w:r w:rsidR="002A5719" w:rsidRPr="0033607A">
        <w:rPr>
          <w:rFonts w:eastAsia="Times New Roman"/>
          <w:lang w:eastAsia="lt-LT"/>
        </w:rPr>
        <w:t>„Dėl muziejaus</w:t>
      </w:r>
      <w:r w:rsidR="00F5639C" w:rsidRPr="0033607A">
        <w:rPr>
          <w:rFonts w:eastAsia="Times New Roman"/>
          <w:lang w:eastAsia="lt-LT"/>
        </w:rPr>
        <w:t xml:space="preserve"> atstovo</w:t>
      </w:r>
      <w:r w:rsidR="002A5719" w:rsidRPr="0033607A">
        <w:rPr>
          <w:rFonts w:eastAsia="Times New Roman"/>
          <w:lang w:eastAsia="lt-LT"/>
        </w:rPr>
        <w:t xml:space="preserve"> delegavimo</w:t>
      </w:r>
      <w:r w:rsidR="009F0594" w:rsidRPr="0033607A">
        <w:rPr>
          <w:rFonts w:eastAsia="Times New Roman"/>
          <w:lang w:eastAsia="lt-LT"/>
        </w:rPr>
        <w:t>“</w:t>
      </w:r>
      <w:r w:rsidR="002A5719" w:rsidRPr="0033607A">
        <w:rPr>
          <w:rFonts w:eastAsia="Times New Roman"/>
          <w:lang w:eastAsia="lt-LT"/>
        </w:rPr>
        <w:t xml:space="preserve">, </w:t>
      </w:r>
      <w:bookmarkStart w:id="2" w:name="_Hlk13493583"/>
      <w:r w:rsidR="00AB420C" w:rsidRPr="0033607A">
        <w:rPr>
          <w:rFonts w:eastAsia="Times New Roman"/>
          <w:lang w:eastAsia="lt-LT"/>
        </w:rPr>
        <w:t>VšĮ Anykščių menų inkubatoriaus-menų studijos direktor</w:t>
      </w:r>
      <w:bookmarkEnd w:id="2"/>
      <w:r w:rsidR="0030525A">
        <w:rPr>
          <w:rFonts w:eastAsia="Times New Roman"/>
          <w:lang w:eastAsia="lt-LT"/>
        </w:rPr>
        <w:t>iaus</w:t>
      </w:r>
      <w:r w:rsidR="00AB420C" w:rsidRPr="0033607A">
        <w:rPr>
          <w:rFonts w:eastAsia="Times New Roman"/>
          <w:lang w:eastAsia="lt-LT"/>
        </w:rPr>
        <w:t xml:space="preserve"> 20</w:t>
      </w:r>
      <w:r w:rsidR="00D27308" w:rsidRPr="0033607A">
        <w:rPr>
          <w:rFonts w:eastAsia="Times New Roman"/>
          <w:lang w:eastAsia="lt-LT"/>
        </w:rPr>
        <w:t>23</w:t>
      </w:r>
      <w:r w:rsidR="00AB420C" w:rsidRPr="0033607A">
        <w:rPr>
          <w:rFonts w:eastAsia="Times New Roman"/>
          <w:lang w:eastAsia="lt-LT"/>
        </w:rPr>
        <w:t xml:space="preserve"> m. </w:t>
      </w:r>
      <w:r w:rsidR="00D27308" w:rsidRPr="0033607A">
        <w:rPr>
          <w:rFonts w:eastAsia="Times New Roman"/>
          <w:lang w:eastAsia="lt-LT"/>
        </w:rPr>
        <w:t>spalio</w:t>
      </w:r>
      <w:r w:rsidR="00AB420C" w:rsidRPr="0033607A">
        <w:rPr>
          <w:rFonts w:eastAsia="Times New Roman"/>
          <w:lang w:eastAsia="lt-LT"/>
        </w:rPr>
        <w:t xml:space="preserve"> </w:t>
      </w:r>
      <w:r w:rsidR="00D27308" w:rsidRPr="0033607A">
        <w:rPr>
          <w:rFonts w:eastAsia="Times New Roman"/>
          <w:lang w:eastAsia="lt-LT"/>
        </w:rPr>
        <w:t>27</w:t>
      </w:r>
      <w:r w:rsidR="00AB420C" w:rsidRPr="0033607A">
        <w:rPr>
          <w:rFonts w:eastAsia="Times New Roman"/>
          <w:lang w:eastAsia="lt-LT"/>
        </w:rPr>
        <w:t xml:space="preserve"> d. raštą Nr. SD-0</w:t>
      </w:r>
      <w:r w:rsidR="00077D00" w:rsidRPr="0033607A">
        <w:rPr>
          <w:rFonts w:eastAsia="Times New Roman"/>
          <w:lang w:eastAsia="lt-LT"/>
        </w:rPr>
        <w:t>55</w:t>
      </w:r>
      <w:r w:rsidR="00AB420C" w:rsidRPr="0033607A">
        <w:rPr>
          <w:rFonts w:eastAsia="Times New Roman"/>
          <w:lang w:eastAsia="lt-LT"/>
        </w:rPr>
        <w:t xml:space="preserve"> „Dėl </w:t>
      </w:r>
      <w:r w:rsidR="00077D00" w:rsidRPr="0033607A">
        <w:rPr>
          <w:rFonts w:eastAsia="Times New Roman"/>
          <w:lang w:eastAsia="lt-LT"/>
        </w:rPr>
        <w:t>sutikimo dalyvauti Anykščių rajono savivaldybės turizmo komisijos darbe</w:t>
      </w:r>
      <w:r w:rsidR="00AB420C" w:rsidRPr="0033607A">
        <w:rPr>
          <w:rFonts w:eastAsia="Times New Roman"/>
          <w:lang w:eastAsia="lt-LT"/>
        </w:rPr>
        <w:t>“</w:t>
      </w:r>
      <w:r w:rsidR="00D2689A" w:rsidRPr="0033607A">
        <w:rPr>
          <w:rFonts w:eastAsia="Times New Roman"/>
          <w:lang w:eastAsia="lt-LT"/>
        </w:rPr>
        <w:t>,</w:t>
      </w:r>
      <w:r w:rsidR="00370D23">
        <w:rPr>
          <w:rFonts w:eastAsia="Times New Roman"/>
          <w:lang w:eastAsia="lt-LT"/>
        </w:rPr>
        <w:t xml:space="preserve"> </w:t>
      </w:r>
      <w:r w:rsidR="00D2689A" w:rsidRPr="005242F0">
        <w:rPr>
          <w:rFonts w:eastAsia="Times New Roman"/>
          <w:lang w:eastAsia="lt-LT"/>
        </w:rPr>
        <w:t xml:space="preserve">Anykščių regioninio parko direkcijos </w:t>
      </w:r>
      <w:r w:rsidR="009F0594" w:rsidRPr="005242F0">
        <w:rPr>
          <w:rFonts w:eastAsia="Times New Roman"/>
          <w:lang w:eastAsia="lt-LT"/>
        </w:rPr>
        <w:t>direktor</w:t>
      </w:r>
      <w:r w:rsidR="00370D23">
        <w:rPr>
          <w:rFonts w:eastAsia="Times New Roman"/>
          <w:lang w:eastAsia="lt-LT"/>
        </w:rPr>
        <w:t>iaus</w:t>
      </w:r>
      <w:r w:rsidR="00D2689A" w:rsidRPr="005242F0">
        <w:rPr>
          <w:rFonts w:eastAsia="Times New Roman"/>
          <w:lang w:eastAsia="lt-LT"/>
        </w:rPr>
        <w:t xml:space="preserve"> 20</w:t>
      </w:r>
      <w:r w:rsidR="009F0594" w:rsidRPr="005242F0">
        <w:rPr>
          <w:rFonts w:eastAsia="Times New Roman"/>
          <w:lang w:eastAsia="lt-LT"/>
        </w:rPr>
        <w:t>23</w:t>
      </w:r>
      <w:r w:rsidR="00D2689A" w:rsidRPr="005242F0">
        <w:rPr>
          <w:rFonts w:eastAsia="Times New Roman"/>
          <w:lang w:eastAsia="lt-LT"/>
        </w:rPr>
        <w:t xml:space="preserve"> m. </w:t>
      </w:r>
      <w:r w:rsidR="009F0594" w:rsidRPr="005242F0">
        <w:rPr>
          <w:rFonts w:eastAsia="Times New Roman"/>
          <w:lang w:eastAsia="lt-LT"/>
        </w:rPr>
        <w:t>spalio</w:t>
      </w:r>
      <w:r w:rsidR="00D2689A" w:rsidRPr="005242F0">
        <w:rPr>
          <w:rFonts w:eastAsia="Times New Roman"/>
          <w:lang w:eastAsia="lt-LT"/>
        </w:rPr>
        <w:t xml:space="preserve"> </w:t>
      </w:r>
      <w:r w:rsidR="009F0594" w:rsidRPr="005242F0">
        <w:rPr>
          <w:rFonts w:eastAsia="Times New Roman"/>
          <w:lang w:eastAsia="lt-LT"/>
        </w:rPr>
        <w:t>8</w:t>
      </w:r>
      <w:r w:rsidR="00D2689A" w:rsidRPr="005242F0">
        <w:rPr>
          <w:rFonts w:eastAsia="Times New Roman"/>
          <w:lang w:eastAsia="lt-LT"/>
        </w:rPr>
        <w:t xml:space="preserve"> d. raštą Nr. </w:t>
      </w:r>
      <w:r w:rsidR="009F0594" w:rsidRPr="005242F0">
        <w:rPr>
          <w:rFonts w:eastAsia="Times New Roman"/>
          <w:lang w:eastAsia="lt-LT"/>
        </w:rPr>
        <w:t>S2-</w:t>
      </w:r>
      <w:r w:rsidR="000A3800">
        <w:rPr>
          <w:rFonts w:eastAsia="Times New Roman"/>
          <w:lang w:eastAsia="lt-LT"/>
        </w:rPr>
        <w:t>3279</w:t>
      </w:r>
      <w:r w:rsidR="0072145E" w:rsidRPr="005242F0">
        <w:rPr>
          <w:rFonts w:eastAsia="Times New Roman"/>
          <w:lang w:eastAsia="lt-LT"/>
        </w:rPr>
        <w:t xml:space="preserve"> „Dėl </w:t>
      </w:r>
      <w:r w:rsidR="00E07AC7" w:rsidRPr="005242F0">
        <w:rPr>
          <w:rFonts w:eastAsia="Times New Roman"/>
          <w:lang w:eastAsia="lt-LT"/>
        </w:rPr>
        <w:t xml:space="preserve">kvietimo dalyvauti </w:t>
      </w:r>
      <w:r w:rsidR="0072145E" w:rsidRPr="005242F0">
        <w:rPr>
          <w:rFonts w:eastAsia="Times New Roman"/>
          <w:lang w:eastAsia="lt-LT"/>
        </w:rPr>
        <w:t>Anykščių rajono savivaldybės turizmo komisij</w:t>
      </w:r>
      <w:r w:rsidR="00E07AC7" w:rsidRPr="005242F0">
        <w:rPr>
          <w:rFonts w:eastAsia="Times New Roman"/>
          <w:lang w:eastAsia="lt-LT"/>
        </w:rPr>
        <w:t>oje</w:t>
      </w:r>
      <w:r w:rsidR="0072145E" w:rsidRPr="005242F0">
        <w:rPr>
          <w:rFonts w:eastAsia="Times New Roman"/>
          <w:lang w:eastAsia="lt-LT"/>
        </w:rPr>
        <w:t>“</w:t>
      </w:r>
      <w:r w:rsidR="00D2689A" w:rsidRPr="005242F0">
        <w:rPr>
          <w:rFonts w:eastAsia="Times New Roman"/>
          <w:lang w:eastAsia="lt-LT"/>
        </w:rPr>
        <w:t xml:space="preserve">, </w:t>
      </w:r>
      <w:r w:rsidR="00782D9E">
        <w:rPr>
          <w:rFonts w:eastAsia="Times New Roman"/>
          <w:lang w:eastAsia="lt-LT"/>
        </w:rPr>
        <w:t xml:space="preserve">UAB „Adovis“ vadovo 2023 m. spalio 18 d. sutikimą, </w:t>
      </w:r>
      <w:r w:rsidR="00806EFB">
        <w:rPr>
          <w:rFonts w:eastAsia="Times New Roman"/>
          <w:lang w:eastAsia="lt-LT"/>
        </w:rPr>
        <w:t>MB</w:t>
      </w:r>
      <w:r w:rsidR="00782D9E">
        <w:rPr>
          <w:rFonts w:eastAsia="Times New Roman"/>
          <w:lang w:eastAsia="lt-LT"/>
        </w:rPr>
        <w:t xml:space="preserve"> </w:t>
      </w:r>
      <w:r w:rsidR="00C03E44">
        <w:rPr>
          <w:rFonts w:eastAsia="Times New Roman"/>
          <w:lang w:eastAsia="lt-LT"/>
        </w:rPr>
        <w:t>„</w:t>
      </w:r>
      <w:r w:rsidR="00806EFB">
        <w:rPr>
          <w:rFonts w:eastAsia="Times New Roman"/>
          <w:lang w:eastAsia="lt-LT"/>
        </w:rPr>
        <w:t>Pjauk grybą</w:t>
      </w:r>
      <w:r w:rsidR="00782D9E">
        <w:rPr>
          <w:rFonts w:eastAsia="Times New Roman"/>
          <w:lang w:eastAsia="lt-LT"/>
        </w:rPr>
        <w:t xml:space="preserve">“ vadovo 2023 m. </w:t>
      </w:r>
      <w:r w:rsidR="00806EFB">
        <w:rPr>
          <w:rFonts w:eastAsia="Times New Roman"/>
          <w:lang w:eastAsia="lt-LT"/>
        </w:rPr>
        <w:t>gruodžio</w:t>
      </w:r>
      <w:r w:rsidR="00782D9E">
        <w:rPr>
          <w:rFonts w:eastAsia="Times New Roman"/>
          <w:lang w:eastAsia="lt-LT"/>
        </w:rPr>
        <w:t xml:space="preserve"> </w:t>
      </w:r>
      <w:r w:rsidR="00806EFB">
        <w:rPr>
          <w:rFonts w:eastAsia="Times New Roman"/>
          <w:lang w:eastAsia="lt-LT"/>
        </w:rPr>
        <w:t>4</w:t>
      </w:r>
      <w:r w:rsidR="00782D9E">
        <w:rPr>
          <w:rFonts w:eastAsia="Times New Roman"/>
          <w:lang w:eastAsia="lt-LT"/>
        </w:rPr>
        <w:t xml:space="preserve"> d. sutikimą,</w:t>
      </w:r>
      <w:r w:rsidR="00806EFB">
        <w:rPr>
          <w:rFonts w:eastAsia="Times New Roman"/>
          <w:lang w:eastAsia="lt-LT"/>
        </w:rPr>
        <w:t xml:space="preserve"> UAB „Anykščių sporto ir laisvalaikio centras“ direktoriaus 2023 m. gruodžio 5 d. sutikimą, UAB „Groupe President Baltic“</w:t>
      </w:r>
      <w:r w:rsidR="00D01FF8">
        <w:rPr>
          <w:rFonts w:eastAsia="Times New Roman"/>
          <w:lang w:eastAsia="lt-LT"/>
        </w:rPr>
        <w:t xml:space="preserve"> direktoriaus </w:t>
      </w:r>
      <w:r w:rsidR="00D01FF8" w:rsidRPr="007B5325">
        <w:rPr>
          <w:rFonts w:eastAsia="Times New Roman"/>
          <w:lang w:eastAsia="lt-LT"/>
        </w:rPr>
        <w:t>2023 m.</w:t>
      </w:r>
      <w:r w:rsidR="00806EFB" w:rsidRPr="007B5325">
        <w:rPr>
          <w:rFonts w:eastAsia="Times New Roman"/>
          <w:lang w:eastAsia="lt-LT"/>
        </w:rPr>
        <w:t xml:space="preserve"> gruodžio </w:t>
      </w:r>
      <w:r w:rsidR="00806EFB">
        <w:rPr>
          <w:rFonts w:eastAsia="Times New Roman"/>
          <w:lang w:eastAsia="lt-LT"/>
        </w:rPr>
        <w:t>4 dienos sutikimą, Lietuvo</w:t>
      </w:r>
      <w:r w:rsidR="001D4BD5">
        <w:rPr>
          <w:rFonts w:eastAsia="Times New Roman"/>
          <w:lang w:eastAsia="lt-LT"/>
        </w:rPr>
        <w:t>s kaimo turizmo asociacijos prezid</w:t>
      </w:r>
      <w:r w:rsidR="001D4BD5" w:rsidRPr="004B5D37">
        <w:rPr>
          <w:rFonts w:eastAsia="Times New Roman"/>
          <w:lang w:eastAsia="lt-LT"/>
        </w:rPr>
        <w:t>ent</w:t>
      </w:r>
      <w:r w:rsidR="00D01FF8" w:rsidRPr="004B5D37">
        <w:rPr>
          <w:rFonts w:eastAsia="Times New Roman"/>
          <w:lang w:eastAsia="lt-LT"/>
        </w:rPr>
        <w:t>o</w:t>
      </w:r>
      <w:r w:rsidR="001D4BD5">
        <w:rPr>
          <w:rFonts w:eastAsia="Times New Roman"/>
          <w:lang w:eastAsia="lt-LT"/>
        </w:rPr>
        <w:t xml:space="preserve"> </w:t>
      </w:r>
      <w:r w:rsidR="00FA4778">
        <w:rPr>
          <w:rFonts w:eastAsia="Times New Roman"/>
          <w:lang w:eastAsia="lt-LT"/>
        </w:rPr>
        <w:t xml:space="preserve">2023 m. gruodžio 4 d. </w:t>
      </w:r>
      <w:r w:rsidR="00FA4778">
        <w:rPr>
          <w:rFonts w:eastAsia="Times New Roman"/>
          <w:lang w:eastAsia="lt-LT"/>
        </w:rPr>
        <w:lastRenderedPageBreak/>
        <w:t>prašymą Nr. 23-052,</w:t>
      </w:r>
      <w:r w:rsidR="006D78D8">
        <w:rPr>
          <w:rFonts w:eastAsia="Times New Roman"/>
          <w:lang w:eastAsia="lt-LT"/>
        </w:rPr>
        <w:t xml:space="preserve"> asociacijos</w:t>
      </w:r>
      <w:r w:rsidR="00FA4778">
        <w:rPr>
          <w:rFonts w:eastAsia="Times New Roman"/>
          <w:lang w:eastAsia="lt-LT"/>
        </w:rPr>
        <w:t xml:space="preserve"> Anykščių turizmo klasteris</w:t>
      </w:r>
      <w:r w:rsidR="006D78D8">
        <w:rPr>
          <w:rFonts w:eastAsia="Times New Roman"/>
          <w:lang w:eastAsia="lt-LT"/>
        </w:rPr>
        <w:t xml:space="preserve"> valdybos pirminin</w:t>
      </w:r>
      <w:r w:rsidR="00E97970">
        <w:rPr>
          <w:rFonts w:eastAsia="Times New Roman"/>
          <w:lang w:eastAsia="lt-LT"/>
        </w:rPr>
        <w:t>k</w:t>
      </w:r>
      <w:r w:rsidR="008D538D">
        <w:rPr>
          <w:rFonts w:eastAsia="Times New Roman"/>
          <w:lang w:eastAsia="lt-LT"/>
        </w:rPr>
        <w:t>o</w:t>
      </w:r>
      <w:r w:rsidR="006D78D8">
        <w:rPr>
          <w:rFonts w:eastAsia="Times New Roman"/>
          <w:lang w:eastAsia="lt-LT"/>
        </w:rPr>
        <w:t xml:space="preserve"> 2023 m. gruodžio 5 d. raštą „Dėl atstovų delegavimo į Anykščių rajono savivaldybės turizmo komisiją“, UAB „Anšilas“ </w:t>
      </w:r>
      <w:r w:rsidR="00D41421">
        <w:rPr>
          <w:rFonts w:eastAsia="Times New Roman"/>
          <w:lang w:eastAsia="lt-LT"/>
        </w:rPr>
        <w:t xml:space="preserve">vykdančiojo </w:t>
      </w:r>
      <w:r w:rsidR="00822C94">
        <w:rPr>
          <w:rFonts w:eastAsia="Times New Roman"/>
          <w:lang w:eastAsia="lt-LT"/>
        </w:rPr>
        <w:t>direktoriaus</w:t>
      </w:r>
      <w:r w:rsidR="00D41421">
        <w:rPr>
          <w:rFonts w:eastAsia="Times New Roman"/>
          <w:lang w:eastAsia="lt-LT"/>
        </w:rPr>
        <w:t xml:space="preserve"> 2023 m. gruodžio 7 d. sutikimo raštą</w:t>
      </w:r>
      <w:r w:rsidR="006026FE">
        <w:rPr>
          <w:rFonts w:eastAsia="Times New Roman"/>
          <w:lang w:eastAsia="lt-LT"/>
        </w:rPr>
        <w:t>,</w:t>
      </w:r>
    </w:p>
    <w:p w14:paraId="218267A3" w14:textId="77777777" w:rsidR="00E72ADB" w:rsidRPr="00C11FC7" w:rsidRDefault="00BF246E" w:rsidP="00FB5ED6">
      <w:pPr>
        <w:spacing w:line="360" w:lineRule="auto"/>
        <w:ind w:firstLine="720"/>
        <w:jc w:val="both"/>
        <w:rPr>
          <w:rFonts w:eastAsia="Times New Roman"/>
          <w:spacing w:val="50"/>
          <w:lang w:eastAsia="lt-LT"/>
        </w:rPr>
      </w:pPr>
      <w:r w:rsidRPr="001A307A">
        <w:rPr>
          <w:rFonts w:eastAsia="Times New Roman"/>
          <w:lang w:eastAsia="lt-LT"/>
        </w:rPr>
        <w:t xml:space="preserve">Anykščių rajono savivaldybės taryba </w:t>
      </w:r>
      <w:r w:rsidRPr="001A307A">
        <w:rPr>
          <w:rFonts w:eastAsia="Times New Roman"/>
          <w:spacing w:val="50"/>
          <w:lang w:eastAsia="lt-LT"/>
        </w:rPr>
        <w:t>nusprendžia:</w:t>
      </w:r>
    </w:p>
    <w:p w14:paraId="22CEA924" w14:textId="269A9045" w:rsidR="00BF76EC" w:rsidRDefault="00BF246E" w:rsidP="00FB5ED6">
      <w:pPr>
        <w:numPr>
          <w:ilvl w:val="0"/>
          <w:numId w:val="3"/>
        </w:numPr>
        <w:spacing w:line="360" w:lineRule="auto"/>
        <w:ind w:left="0" w:firstLine="720"/>
        <w:jc w:val="both"/>
        <w:rPr>
          <w:rFonts w:eastAsia="Times New Roman"/>
          <w:lang w:eastAsia="lt-LT"/>
        </w:rPr>
      </w:pPr>
      <w:bookmarkStart w:id="3" w:name="part_69408dc5cdb44408beae314d4ea28ef5"/>
      <w:bookmarkEnd w:id="3"/>
      <w:r w:rsidRPr="00BF246E">
        <w:rPr>
          <w:rFonts w:eastAsia="Times New Roman"/>
          <w:lang w:eastAsia="lt-LT"/>
        </w:rPr>
        <w:t xml:space="preserve">Sudaryti Anykščių rajono savivaldybės </w:t>
      </w:r>
      <w:r w:rsidRPr="00BA3B1D">
        <w:rPr>
          <w:rFonts w:eastAsia="Times New Roman"/>
          <w:lang w:eastAsia="lt-LT"/>
        </w:rPr>
        <w:t xml:space="preserve">turizmo komisiją </w:t>
      </w:r>
      <w:r w:rsidR="00522050" w:rsidRPr="00BA3B1D">
        <w:rPr>
          <w:rFonts w:eastAsia="Times New Roman"/>
          <w:lang w:eastAsia="lt-LT"/>
        </w:rPr>
        <w:t xml:space="preserve">(toliau – Komisija) </w:t>
      </w:r>
      <w:r w:rsidRPr="00BA3B1D">
        <w:rPr>
          <w:rFonts w:eastAsia="Times New Roman"/>
          <w:lang w:eastAsia="lt-LT"/>
        </w:rPr>
        <w:t xml:space="preserve">Anykščių </w:t>
      </w:r>
      <w:r w:rsidRPr="00BF246E">
        <w:rPr>
          <w:rFonts w:eastAsia="Times New Roman"/>
          <w:lang w:eastAsia="lt-LT"/>
        </w:rPr>
        <w:t xml:space="preserve">rajono savivaldybės </w:t>
      </w:r>
      <w:r w:rsidR="00712912" w:rsidRPr="00712912">
        <w:rPr>
          <w:rFonts w:eastAsia="Times New Roman"/>
          <w:lang w:eastAsia="lt-LT"/>
        </w:rPr>
        <w:t>2023</w:t>
      </w:r>
      <w:r w:rsidR="00A004E0">
        <w:rPr>
          <w:rFonts w:eastAsia="Times New Roman"/>
          <w:lang w:eastAsia="lt-LT"/>
        </w:rPr>
        <w:t>–</w:t>
      </w:r>
      <w:r w:rsidR="00712912" w:rsidRPr="00712912">
        <w:rPr>
          <w:rFonts w:eastAsia="Times New Roman"/>
          <w:lang w:eastAsia="lt-LT"/>
        </w:rPr>
        <w:t xml:space="preserve">2027 metų </w:t>
      </w:r>
      <w:r w:rsidRPr="00BF246E">
        <w:rPr>
          <w:rFonts w:eastAsia="Times New Roman"/>
          <w:lang w:eastAsia="lt-LT"/>
        </w:rPr>
        <w:t>tarybos</w:t>
      </w:r>
      <w:r w:rsidR="00227D12">
        <w:rPr>
          <w:rFonts w:eastAsia="Times New Roman"/>
          <w:lang w:eastAsia="lt-LT"/>
        </w:rPr>
        <w:t xml:space="preserve"> </w:t>
      </w:r>
      <w:r w:rsidR="00626121">
        <w:rPr>
          <w:rFonts w:eastAsia="Times New Roman"/>
          <w:lang w:eastAsia="lt-LT"/>
        </w:rPr>
        <w:t xml:space="preserve">kadencijos </w:t>
      </w:r>
      <w:r w:rsidRPr="00BF246E">
        <w:rPr>
          <w:rFonts w:eastAsia="Times New Roman"/>
          <w:lang w:eastAsia="lt-LT"/>
        </w:rPr>
        <w:t>lai</w:t>
      </w:r>
      <w:r w:rsidR="00626121">
        <w:rPr>
          <w:rFonts w:eastAsia="Times New Roman"/>
          <w:lang w:eastAsia="lt-LT"/>
        </w:rPr>
        <w:t>kotarpiui</w:t>
      </w:r>
      <w:r w:rsidRPr="00BF246E">
        <w:rPr>
          <w:rFonts w:eastAsia="Times New Roman"/>
          <w:lang w:eastAsia="lt-LT"/>
        </w:rPr>
        <w:t xml:space="preserve"> (</w:t>
      </w:r>
      <w:r w:rsidR="006535F8">
        <w:rPr>
          <w:rFonts w:eastAsia="Times New Roman"/>
          <w:lang w:eastAsia="lt-LT"/>
        </w:rPr>
        <w:t>Priedas</w:t>
      </w:r>
      <w:r w:rsidRPr="00BF246E">
        <w:rPr>
          <w:rFonts w:eastAsia="Times New Roman"/>
          <w:lang w:eastAsia="lt-LT"/>
        </w:rPr>
        <w:t>).</w:t>
      </w:r>
      <w:bookmarkStart w:id="4" w:name="part_80f3a4bcf7aa45e58ab6c64bd9ce84be"/>
      <w:bookmarkStart w:id="5" w:name="part_2157a548312a4465ad5d1d741b560aa3"/>
      <w:bookmarkStart w:id="6" w:name="part_0921d87569da43c18e7ea6cde4d97d30"/>
      <w:bookmarkEnd w:id="4"/>
      <w:bookmarkEnd w:id="5"/>
      <w:bookmarkEnd w:id="6"/>
    </w:p>
    <w:p w14:paraId="6D3B8425" w14:textId="77777777" w:rsidR="00B42778" w:rsidRPr="002D6132" w:rsidRDefault="00831483" w:rsidP="00FB5ED6">
      <w:pPr>
        <w:numPr>
          <w:ilvl w:val="0"/>
          <w:numId w:val="3"/>
        </w:numPr>
        <w:spacing w:line="360" w:lineRule="auto"/>
        <w:ind w:left="0" w:firstLine="720"/>
        <w:jc w:val="both"/>
        <w:rPr>
          <w:rFonts w:eastAsia="Times New Roman"/>
          <w:lang w:eastAsia="lt-LT"/>
        </w:rPr>
      </w:pPr>
      <w:r w:rsidRPr="00BF76EC">
        <w:rPr>
          <w:rFonts w:eastAsia="Times New Roman"/>
          <w:lang w:eastAsia="lt-LT"/>
        </w:rPr>
        <w:t>Skirti Anykščių rajono savivaldybės</w:t>
      </w:r>
      <w:r w:rsidR="0030608D">
        <w:rPr>
          <w:rFonts w:eastAsia="Times New Roman"/>
          <w:lang w:eastAsia="lt-LT"/>
        </w:rPr>
        <w:t xml:space="preserve"> vicemerę Audronę Savickienę</w:t>
      </w:r>
      <w:r w:rsidR="00522050">
        <w:rPr>
          <w:rFonts w:eastAsia="Times New Roman"/>
          <w:lang w:eastAsia="lt-LT"/>
        </w:rPr>
        <w:t xml:space="preserve"> </w:t>
      </w:r>
      <w:r w:rsidR="006F58E5">
        <w:rPr>
          <w:rFonts w:eastAsia="Times New Roman"/>
          <w:lang w:eastAsia="lt-LT"/>
        </w:rPr>
        <w:t>t</w:t>
      </w:r>
      <w:r w:rsidR="0087021C">
        <w:rPr>
          <w:rFonts w:eastAsia="Times New Roman"/>
          <w:lang w:eastAsia="lt-LT"/>
        </w:rPr>
        <w:t xml:space="preserve">urizmo </w:t>
      </w:r>
      <w:r w:rsidR="00522050" w:rsidRPr="00BA3B1D">
        <w:rPr>
          <w:rFonts w:eastAsia="Times New Roman"/>
          <w:lang w:eastAsia="lt-LT"/>
        </w:rPr>
        <w:t>K</w:t>
      </w:r>
      <w:r w:rsidRPr="00BF76EC">
        <w:rPr>
          <w:rFonts w:eastAsia="Times New Roman"/>
          <w:lang w:eastAsia="lt-LT"/>
        </w:rPr>
        <w:t xml:space="preserve">omisijos </w:t>
      </w:r>
      <w:r w:rsidRPr="002D6132">
        <w:rPr>
          <w:rFonts w:eastAsia="Times New Roman"/>
          <w:lang w:eastAsia="lt-LT"/>
        </w:rPr>
        <w:t>pirminink</w:t>
      </w:r>
      <w:r w:rsidR="0030608D">
        <w:rPr>
          <w:rFonts w:eastAsia="Times New Roman"/>
          <w:lang w:eastAsia="lt-LT"/>
        </w:rPr>
        <w:t>e</w:t>
      </w:r>
      <w:r w:rsidRPr="002D6132">
        <w:rPr>
          <w:rFonts w:eastAsia="Times New Roman"/>
          <w:lang w:eastAsia="lt-LT"/>
        </w:rPr>
        <w:t>.</w:t>
      </w:r>
      <w:bookmarkStart w:id="7" w:name="part_879e264c66274ec6b740be090d1704f1"/>
      <w:bookmarkEnd w:id="7"/>
    </w:p>
    <w:p w14:paraId="1F4976E1" w14:textId="77777777" w:rsidR="00E32596" w:rsidRPr="00212E05" w:rsidRDefault="00E32596" w:rsidP="00FB5ED6">
      <w:pPr>
        <w:numPr>
          <w:ilvl w:val="0"/>
          <w:numId w:val="3"/>
        </w:numPr>
        <w:spacing w:line="360" w:lineRule="auto"/>
        <w:ind w:left="0" w:firstLine="720"/>
        <w:jc w:val="both"/>
        <w:rPr>
          <w:rFonts w:eastAsia="Times New Roman"/>
          <w:lang w:eastAsia="lt-LT"/>
        </w:rPr>
      </w:pPr>
      <w:r w:rsidRPr="00212E05">
        <w:t>Pave</w:t>
      </w:r>
      <w:r w:rsidR="00C11FC7">
        <w:t>sti</w:t>
      </w:r>
      <w:r w:rsidRPr="00212E05">
        <w:t xml:space="preserve"> Komisijai vadovautis Anykščių rajono savivaldybės turizmo komisijos nuostatais, patvirtintais Anykščių rajono savivaldybės tarybos 202</w:t>
      </w:r>
      <w:r w:rsidR="00C11FC7">
        <w:t>0</w:t>
      </w:r>
      <w:r w:rsidRPr="00212E05">
        <w:t xml:space="preserve"> m.</w:t>
      </w:r>
      <w:r w:rsidR="00815A59" w:rsidRPr="00212E05">
        <w:t xml:space="preserve"> vasario</w:t>
      </w:r>
      <w:r w:rsidRPr="00212E05">
        <w:t xml:space="preserve"> </w:t>
      </w:r>
      <w:r w:rsidR="00815A59" w:rsidRPr="00212E05">
        <w:t>27</w:t>
      </w:r>
      <w:r w:rsidRPr="00212E05">
        <w:t xml:space="preserve"> d. sprendimu </w:t>
      </w:r>
      <w:bookmarkStart w:id="8" w:name="n_8"/>
      <w:r w:rsidR="0060685F" w:rsidRPr="00212E05">
        <w:t>Nr.1-TS-</w:t>
      </w:r>
      <w:r w:rsidR="00815A59" w:rsidRPr="00212E05">
        <w:t>59</w:t>
      </w:r>
      <w:r w:rsidR="0060685F" w:rsidRPr="00212E05">
        <w:t xml:space="preserve"> </w:t>
      </w:r>
      <w:bookmarkEnd w:id="8"/>
      <w:r w:rsidRPr="00212E05">
        <w:t>„Dėl Anykščių rajono savivaldybės turizmo komisijos nuostatų patvirtinimo“.</w:t>
      </w:r>
    </w:p>
    <w:p w14:paraId="60625DE4" w14:textId="4D7B6F96" w:rsidR="009E479A" w:rsidRPr="00C11FC7" w:rsidRDefault="00BF246E" w:rsidP="00FB5ED6">
      <w:pPr>
        <w:numPr>
          <w:ilvl w:val="0"/>
          <w:numId w:val="3"/>
        </w:numPr>
        <w:spacing w:line="360" w:lineRule="auto"/>
        <w:ind w:left="0" w:firstLine="720"/>
        <w:jc w:val="both"/>
        <w:rPr>
          <w:rFonts w:eastAsia="Times New Roman"/>
          <w:lang w:eastAsia="lt-LT"/>
        </w:rPr>
      </w:pPr>
      <w:r w:rsidRPr="002D6132">
        <w:rPr>
          <w:rFonts w:eastAsia="Times New Roman"/>
          <w:lang w:eastAsia="lt-LT"/>
        </w:rPr>
        <w:t>Pripažinti netekus</w:t>
      </w:r>
      <w:r w:rsidR="00D0694F" w:rsidRPr="002D6132">
        <w:rPr>
          <w:rFonts w:eastAsia="Times New Roman"/>
          <w:lang w:eastAsia="lt-LT"/>
        </w:rPr>
        <w:t>i</w:t>
      </w:r>
      <w:r w:rsidR="00AB0479">
        <w:rPr>
          <w:rFonts w:eastAsia="Times New Roman"/>
          <w:lang w:eastAsia="lt-LT"/>
        </w:rPr>
        <w:t>u</w:t>
      </w:r>
      <w:r w:rsidR="00D0694F" w:rsidRPr="002D6132">
        <w:rPr>
          <w:rFonts w:eastAsia="Times New Roman"/>
          <w:lang w:eastAsia="lt-LT"/>
        </w:rPr>
        <w:t xml:space="preserve"> </w:t>
      </w:r>
      <w:r w:rsidRPr="002D6132">
        <w:rPr>
          <w:rFonts w:eastAsia="Times New Roman"/>
          <w:lang w:eastAsia="lt-LT"/>
        </w:rPr>
        <w:t>galios Anykščių rajono savivaldybės tarybos</w:t>
      </w:r>
      <w:r w:rsidR="009E479A" w:rsidRPr="002D6132">
        <w:rPr>
          <w:rFonts w:eastAsia="Times New Roman"/>
          <w:lang w:eastAsia="lt-LT"/>
        </w:rPr>
        <w:t xml:space="preserve"> 2019 m. liepos 25 d. sprendim</w:t>
      </w:r>
      <w:r w:rsidR="0089256B">
        <w:rPr>
          <w:rFonts w:eastAsia="Times New Roman"/>
          <w:lang w:eastAsia="lt-LT"/>
        </w:rPr>
        <w:t>ą</w:t>
      </w:r>
      <w:r w:rsidR="009E479A" w:rsidRPr="002D6132">
        <w:rPr>
          <w:rFonts w:eastAsia="Times New Roman"/>
          <w:lang w:eastAsia="lt-LT"/>
        </w:rPr>
        <w:t xml:space="preserve"> Nr. 1-TS-249 „Dėl Anykščių rajono savivaldybės turizmo komisijos sudarymo“</w:t>
      </w:r>
      <w:r w:rsidR="00C11FC7">
        <w:rPr>
          <w:rFonts w:eastAsia="Times New Roman"/>
          <w:lang w:eastAsia="lt-LT"/>
        </w:rPr>
        <w:t>.</w:t>
      </w:r>
    </w:p>
    <w:p w14:paraId="38B8F0F6" w14:textId="2A507FFD" w:rsidR="00227D12" w:rsidRDefault="00F47989" w:rsidP="00FB5ED6">
      <w:pPr>
        <w:tabs>
          <w:tab w:val="right" w:pos="9638"/>
        </w:tabs>
        <w:spacing w:line="360" w:lineRule="auto"/>
        <w:ind w:firstLine="720"/>
        <w:jc w:val="both"/>
        <w:rPr>
          <w:szCs w:val="20"/>
        </w:rPr>
      </w:pPr>
      <w:r w:rsidRPr="00F47989">
        <w:rPr>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9E479A">
        <w:rPr>
          <w:szCs w:val="20"/>
        </w:rPr>
        <w:tab/>
      </w:r>
      <w:r w:rsidR="009E479A">
        <w:rPr>
          <w:szCs w:val="20"/>
        </w:rPr>
        <w:tab/>
      </w:r>
    </w:p>
    <w:p w14:paraId="2A00CDE2" w14:textId="77777777" w:rsidR="00227D12" w:rsidRDefault="00227D12" w:rsidP="005A177C">
      <w:pPr>
        <w:tabs>
          <w:tab w:val="right" w:pos="9638"/>
        </w:tabs>
        <w:spacing w:line="360" w:lineRule="auto"/>
        <w:rPr>
          <w:szCs w:val="20"/>
        </w:rPr>
      </w:pPr>
    </w:p>
    <w:p w14:paraId="7BE719A2" w14:textId="77777777" w:rsidR="00EB410D" w:rsidRPr="00F90FD8" w:rsidRDefault="009E5B13" w:rsidP="00F90FD8">
      <w:pPr>
        <w:tabs>
          <w:tab w:val="right" w:pos="9638"/>
        </w:tabs>
        <w:spacing w:line="360" w:lineRule="auto"/>
        <w:rPr>
          <w:szCs w:val="20"/>
        </w:rPr>
      </w:pPr>
      <w:r>
        <w:rPr>
          <w:szCs w:val="20"/>
        </w:rPr>
        <w:t>Meras</w:t>
      </w:r>
      <w:r>
        <w:rPr>
          <w:szCs w:val="20"/>
        </w:rPr>
        <w:tab/>
      </w:r>
      <w:r w:rsidR="00F90FD8">
        <w:rPr>
          <w:szCs w:val="20"/>
        </w:rPr>
        <w:t>Kęstutis Tubis</w:t>
      </w:r>
    </w:p>
    <w:p w14:paraId="6BCF6771" w14:textId="77777777" w:rsidR="00EB410D" w:rsidRDefault="00EB410D" w:rsidP="005A177C"/>
    <w:p w14:paraId="0EC0432E" w14:textId="682CB33C" w:rsidR="00FB5ED6" w:rsidRDefault="00FB5ED6">
      <w:r>
        <w:br w:type="page"/>
      </w:r>
    </w:p>
    <w:p w14:paraId="19E6469A" w14:textId="3F0754AE" w:rsidR="00E32596" w:rsidRPr="0021222A" w:rsidRDefault="00E32596" w:rsidP="00FB5ED6">
      <w:pPr>
        <w:ind w:left="5812"/>
        <w:jc w:val="both"/>
        <w:rPr>
          <w:szCs w:val="22"/>
        </w:rPr>
      </w:pPr>
      <w:r w:rsidRPr="0021222A">
        <w:lastRenderedPageBreak/>
        <w:t>Anykščių rajono savivaldybės tarybos</w:t>
      </w:r>
    </w:p>
    <w:p w14:paraId="2379A0A9" w14:textId="77777777" w:rsidR="00FB5ED6" w:rsidRDefault="00E32596" w:rsidP="00FB5ED6">
      <w:pPr>
        <w:ind w:left="5812"/>
      </w:pPr>
      <w:r w:rsidRPr="0021222A">
        <w:t>20</w:t>
      </w:r>
      <w:r w:rsidR="00EA5D17" w:rsidRPr="0021222A">
        <w:t>2</w:t>
      </w:r>
      <w:r w:rsidR="00DF3A02">
        <w:t>4</w:t>
      </w:r>
      <w:r w:rsidRPr="0021222A">
        <w:t xml:space="preserve"> m. </w:t>
      </w:r>
      <w:r w:rsidR="00FB5ED6">
        <w:t>kovo 1</w:t>
      </w:r>
      <w:r w:rsidR="0018300F">
        <w:t xml:space="preserve"> </w:t>
      </w:r>
      <w:r w:rsidRPr="0021222A">
        <w:t>d. Nr. 1-T-</w:t>
      </w:r>
      <w:r w:rsidR="00EA5D17" w:rsidRPr="0021222A">
        <w:t xml:space="preserve">   </w:t>
      </w:r>
      <w:r w:rsidRPr="0021222A">
        <w:t xml:space="preserve"> </w:t>
      </w:r>
    </w:p>
    <w:p w14:paraId="322F49F4" w14:textId="6728CE27" w:rsidR="00E32596" w:rsidRDefault="00E32596" w:rsidP="00FB5ED6">
      <w:pPr>
        <w:ind w:left="5812"/>
      </w:pPr>
      <w:r w:rsidRPr="0021222A">
        <w:t>Priedas</w:t>
      </w:r>
      <w:r>
        <w:t xml:space="preserve"> </w:t>
      </w:r>
    </w:p>
    <w:p w14:paraId="5B34DE78" w14:textId="77777777" w:rsidR="00E32596" w:rsidRDefault="00E32596" w:rsidP="005A177C"/>
    <w:p w14:paraId="164790B7" w14:textId="77777777" w:rsidR="00E32596" w:rsidRDefault="00E32596" w:rsidP="005A177C">
      <w:pPr>
        <w:pStyle w:val="Sraopastraipa"/>
        <w:ind w:left="0"/>
        <w:jc w:val="center"/>
        <w:rPr>
          <w:b/>
          <w:bCs/>
        </w:rPr>
      </w:pPr>
    </w:p>
    <w:p w14:paraId="52877E44" w14:textId="77777777" w:rsidR="00805492" w:rsidRDefault="00805492" w:rsidP="005A177C">
      <w:pPr>
        <w:pStyle w:val="Sraopastraipa"/>
        <w:ind w:left="0"/>
        <w:jc w:val="center"/>
        <w:rPr>
          <w:b/>
          <w:bCs/>
          <w:szCs w:val="22"/>
        </w:rPr>
      </w:pPr>
      <w:r>
        <w:rPr>
          <w:b/>
          <w:bCs/>
        </w:rPr>
        <w:t>ANYKŠČIŲ RAJONO SAVIVALDYBĖS TURIZMO KOMISIJA</w:t>
      </w:r>
    </w:p>
    <w:p w14:paraId="3303E2FA" w14:textId="77777777" w:rsidR="00805492" w:rsidRDefault="00805492" w:rsidP="005A177C">
      <w:pPr>
        <w:rPr>
          <w:rFonts w:eastAsia="Times New Roman"/>
          <w:lang w:eastAsia="lt-LT"/>
        </w:rPr>
      </w:pPr>
    </w:p>
    <w:p w14:paraId="7B28AA1C" w14:textId="77777777" w:rsidR="00F95F9F" w:rsidRDefault="00F95F9F" w:rsidP="00FB5ED6">
      <w:pPr>
        <w:numPr>
          <w:ilvl w:val="0"/>
          <w:numId w:val="9"/>
        </w:numPr>
        <w:spacing w:line="360" w:lineRule="auto"/>
        <w:ind w:left="0" w:firstLine="720"/>
        <w:rPr>
          <w:rFonts w:eastAsia="Times New Roman"/>
          <w:lang w:eastAsia="lt-LT"/>
        </w:rPr>
      </w:pPr>
      <w:r>
        <w:rPr>
          <w:rFonts w:eastAsia="Times New Roman"/>
          <w:lang w:eastAsia="lt-LT"/>
        </w:rPr>
        <w:t>Rokas Bužinskas, Demokratų sąjungos „Vardan Lietuvos“ partijos Anykščių skyriaus narys (deleguotas);</w:t>
      </w:r>
    </w:p>
    <w:p w14:paraId="6212F832" w14:textId="77777777" w:rsidR="00F95F9F" w:rsidRDefault="00F95F9F" w:rsidP="00FB5ED6">
      <w:pPr>
        <w:pStyle w:val="Sraopastraipa"/>
        <w:numPr>
          <w:ilvl w:val="0"/>
          <w:numId w:val="9"/>
        </w:numPr>
        <w:spacing w:line="360" w:lineRule="auto"/>
        <w:ind w:left="0" w:firstLine="720"/>
        <w:rPr>
          <w:rFonts w:eastAsia="Times New Roman"/>
          <w:lang w:eastAsia="lt-LT"/>
        </w:rPr>
      </w:pPr>
      <w:r>
        <w:rPr>
          <w:rFonts w:eastAsia="Times New Roman"/>
          <w:lang w:eastAsia="lt-LT"/>
        </w:rPr>
        <w:t xml:space="preserve">Mindaugas Balčiūnas, verslininkas, </w:t>
      </w:r>
      <w:r w:rsidR="00E173E7">
        <w:rPr>
          <w:rFonts w:eastAsia="Times New Roman"/>
          <w:lang w:eastAsia="lt-LT"/>
        </w:rPr>
        <w:t>MB</w:t>
      </w:r>
      <w:r>
        <w:rPr>
          <w:rFonts w:eastAsia="Times New Roman"/>
          <w:lang w:eastAsia="lt-LT"/>
        </w:rPr>
        <w:t xml:space="preserve"> „</w:t>
      </w:r>
      <w:r w:rsidR="00E173E7">
        <w:rPr>
          <w:rFonts w:eastAsia="Times New Roman"/>
          <w:lang w:eastAsia="lt-LT"/>
        </w:rPr>
        <w:t>Pjauk grybą</w:t>
      </w:r>
      <w:r>
        <w:rPr>
          <w:rFonts w:eastAsia="Times New Roman"/>
          <w:lang w:eastAsia="lt-LT"/>
        </w:rPr>
        <w:t xml:space="preserve">“ </w:t>
      </w:r>
      <w:r w:rsidR="00832532">
        <w:rPr>
          <w:rFonts w:eastAsia="Times New Roman"/>
          <w:lang w:eastAsia="lt-LT"/>
        </w:rPr>
        <w:t>direktorius</w:t>
      </w:r>
      <w:r>
        <w:rPr>
          <w:rFonts w:eastAsia="Times New Roman"/>
          <w:lang w:eastAsia="lt-LT"/>
        </w:rPr>
        <w:t xml:space="preserve"> (jam sutikus);</w:t>
      </w:r>
    </w:p>
    <w:p w14:paraId="0CC8721B" w14:textId="77777777" w:rsidR="00F95F9F" w:rsidRDefault="00F95F9F" w:rsidP="00FB5ED6">
      <w:pPr>
        <w:pStyle w:val="Sraopastraipa"/>
        <w:numPr>
          <w:ilvl w:val="0"/>
          <w:numId w:val="9"/>
        </w:numPr>
        <w:spacing w:line="276" w:lineRule="auto"/>
        <w:ind w:left="0" w:firstLine="720"/>
        <w:rPr>
          <w:rFonts w:eastAsia="Times New Roman"/>
          <w:lang w:eastAsia="lt-LT"/>
        </w:rPr>
      </w:pPr>
      <w:r>
        <w:rPr>
          <w:rFonts w:eastAsia="Times New Roman"/>
          <w:lang w:eastAsia="lt-LT"/>
        </w:rPr>
        <w:t>Deividas Dilys, verslininkas, UAB „Adovis“ direktorius (jam sutikus);</w:t>
      </w:r>
    </w:p>
    <w:p w14:paraId="00CE246B" w14:textId="77777777" w:rsidR="00F95F9F" w:rsidRDefault="00F95F9F" w:rsidP="00FB5ED6">
      <w:pPr>
        <w:numPr>
          <w:ilvl w:val="0"/>
          <w:numId w:val="9"/>
        </w:numPr>
        <w:spacing w:line="360" w:lineRule="auto"/>
        <w:ind w:left="0" w:firstLine="720"/>
        <w:jc w:val="both"/>
        <w:rPr>
          <w:rFonts w:eastAsia="Times New Roman"/>
          <w:lang w:eastAsia="lt-LT"/>
        </w:rPr>
      </w:pPr>
      <w:r>
        <w:rPr>
          <w:rFonts w:eastAsia="Times New Roman"/>
          <w:lang w:eastAsia="lt-LT"/>
        </w:rPr>
        <w:t xml:space="preserve">Adrija Gasiliauskienė, Aukštaitijos saugomų teritorijų direkcijos direktorė (jai sutikus); </w:t>
      </w:r>
    </w:p>
    <w:p w14:paraId="7F57CF98" w14:textId="77777777" w:rsidR="00F95F9F" w:rsidRDefault="00F95F9F" w:rsidP="00FB5ED6">
      <w:pPr>
        <w:numPr>
          <w:ilvl w:val="0"/>
          <w:numId w:val="9"/>
        </w:numPr>
        <w:spacing w:line="360" w:lineRule="auto"/>
        <w:ind w:left="0" w:firstLine="720"/>
        <w:jc w:val="both"/>
        <w:rPr>
          <w:rFonts w:eastAsia="Times New Roman"/>
          <w:lang w:eastAsia="lt-LT"/>
        </w:rPr>
      </w:pPr>
      <w:r>
        <w:rPr>
          <w:rFonts w:eastAsia="Times New Roman"/>
          <w:lang w:eastAsia="lt-LT"/>
        </w:rPr>
        <w:t>Daiva Gasiūnienė, Anykščių rajono savivaldybės administracijos Architektūros ir urbanistikos skyriaus vedėja (deleguota);</w:t>
      </w:r>
    </w:p>
    <w:p w14:paraId="66C3F94C" w14:textId="77777777" w:rsidR="00620C4E" w:rsidRPr="00224496" w:rsidRDefault="00620C4E" w:rsidP="00FB5ED6">
      <w:pPr>
        <w:numPr>
          <w:ilvl w:val="0"/>
          <w:numId w:val="9"/>
        </w:numPr>
        <w:spacing w:line="360" w:lineRule="auto"/>
        <w:ind w:left="0" w:firstLine="720"/>
        <w:jc w:val="both"/>
        <w:rPr>
          <w:rFonts w:eastAsia="Times New Roman"/>
          <w:lang w:eastAsia="lt-LT"/>
        </w:rPr>
      </w:pPr>
      <w:r>
        <w:rPr>
          <w:rFonts w:eastAsia="Times New Roman"/>
          <w:lang w:eastAsia="lt-LT"/>
        </w:rPr>
        <w:t>Daiva Indriūnienė, Anykščių sporto ir laisvalaikio centro „Nykščio namai“ vadovė (jai sutikus);</w:t>
      </w:r>
    </w:p>
    <w:p w14:paraId="073FC064" w14:textId="77777777" w:rsidR="00C52BA7" w:rsidRDefault="00C52BA7" w:rsidP="00FB5ED6">
      <w:pPr>
        <w:numPr>
          <w:ilvl w:val="0"/>
          <w:numId w:val="9"/>
        </w:numPr>
        <w:spacing w:line="360" w:lineRule="auto"/>
        <w:ind w:left="0" w:firstLine="720"/>
        <w:jc w:val="both"/>
        <w:rPr>
          <w:rFonts w:eastAsia="Times New Roman"/>
          <w:lang w:eastAsia="lt-LT"/>
        </w:rPr>
      </w:pPr>
      <w:r>
        <w:rPr>
          <w:rFonts w:eastAsia="Times New Roman"/>
          <w:lang w:eastAsia="lt-LT"/>
        </w:rPr>
        <w:t>Kristina Jakubauskaitė-Veršelienė, Kultūros, turizmo ir komunikacijos skyriaus vedėja (deleguota);</w:t>
      </w:r>
    </w:p>
    <w:p w14:paraId="33C45F65" w14:textId="77777777" w:rsidR="00C52BA7" w:rsidRDefault="00C52BA7" w:rsidP="00FB5ED6">
      <w:pPr>
        <w:numPr>
          <w:ilvl w:val="0"/>
          <w:numId w:val="9"/>
        </w:numPr>
        <w:spacing w:line="360" w:lineRule="auto"/>
        <w:ind w:left="0" w:firstLine="720"/>
        <w:jc w:val="both"/>
        <w:rPr>
          <w:rFonts w:eastAsia="Times New Roman"/>
          <w:lang w:eastAsia="lt-LT"/>
        </w:rPr>
      </w:pPr>
      <w:r>
        <w:rPr>
          <w:rFonts w:eastAsia="Times New Roman"/>
          <w:lang w:eastAsia="lt-LT"/>
        </w:rPr>
        <w:t xml:space="preserve">Tautvydas Kontrimavičius, A. Baranausko ir A. Vienuolio-Žukausko memorialinio muziejaus kuratorius (deleguotas); </w:t>
      </w:r>
    </w:p>
    <w:p w14:paraId="0F8C7FD5" w14:textId="77777777" w:rsidR="00C52BA7" w:rsidRPr="00C52BA7" w:rsidRDefault="00C52BA7" w:rsidP="00FB5ED6">
      <w:pPr>
        <w:numPr>
          <w:ilvl w:val="0"/>
          <w:numId w:val="9"/>
        </w:numPr>
        <w:spacing w:line="360" w:lineRule="auto"/>
        <w:ind w:left="0" w:firstLine="720"/>
        <w:rPr>
          <w:rFonts w:eastAsia="Times New Roman"/>
          <w:lang w:eastAsia="lt-LT"/>
        </w:rPr>
      </w:pPr>
      <w:r>
        <w:rPr>
          <w:rFonts w:eastAsia="Times New Roman"/>
          <w:lang w:eastAsia="lt-LT"/>
        </w:rPr>
        <w:t xml:space="preserve">Gediminas Kutka, </w:t>
      </w:r>
      <w:r w:rsidRPr="006912F8">
        <w:rPr>
          <w:rFonts w:eastAsia="Times New Roman"/>
          <w:lang w:eastAsia="lt-LT"/>
        </w:rPr>
        <w:t>Anykščių rajono savivaldybės tarybos narys (</w:t>
      </w:r>
      <w:r>
        <w:rPr>
          <w:rFonts w:eastAsia="Times New Roman"/>
          <w:lang w:eastAsia="lt-LT"/>
        </w:rPr>
        <w:t>deleguotas</w:t>
      </w:r>
      <w:r w:rsidRPr="006912F8">
        <w:rPr>
          <w:rFonts w:eastAsia="Times New Roman"/>
          <w:lang w:eastAsia="lt-LT"/>
        </w:rPr>
        <w:t>)</w:t>
      </w:r>
      <w:r>
        <w:rPr>
          <w:rFonts w:eastAsia="Times New Roman"/>
          <w:lang w:eastAsia="lt-LT"/>
        </w:rPr>
        <w:t>;</w:t>
      </w:r>
    </w:p>
    <w:p w14:paraId="4CDDBE38" w14:textId="77777777" w:rsidR="00620C4E" w:rsidRPr="00224496" w:rsidRDefault="00620C4E" w:rsidP="00FB5ED6">
      <w:pPr>
        <w:numPr>
          <w:ilvl w:val="0"/>
          <w:numId w:val="9"/>
        </w:numPr>
        <w:spacing w:line="360" w:lineRule="auto"/>
        <w:ind w:left="0" w:firstLine="720"/>
        <w:jc w:val="both"/>
        <w:rPr>
          <w:rFonts w:eastAsia="Times New Roman"/>
          <w:lang w:eastAsia="lt-LT"/>
        </w:rPr>
      </w:pPr>
      <w:r>
        <w:rPr>
          <w:rFonts w:eastAsia="Times New Roman"/>
          <w:lang w:eastAsia="lt-LT"/>
        </w:rPr>
        <w:t>Gitana Mileikaitė, Lietuvos kaimo turizmo asociacijos tarybos pirmininko pavaduotoja, Anykščių teritorinio skyriaus atstovė (deleguota);</w:t>
      </w:r>
    </w:p>
    <w:p w14:paraId="054CBBCC" w14:textId="77777777" w:rsidR="005D2FFD" w:rsidRDefault="00C52BA7" w:rsidP="00FB5ED6">
      <w:pPr>
        <w:numPr>
          <w:ilvl w:val="0"/>
          <w:numId w:val="9"/>
        </w:numPr>
        <w:spacing w:line="360" w:lineRule="auto"/>
        <w:ind w:left="0" w:firstLine="720"/>
        <w:rPr>
          <w:rFonts w:eastAsia="Times New Roman"/>
          <w:lang w:eastAsia="lt-LT"/>
        </w:rPr>
      </w:pPr>
      <w:r>
        <w:rPr>
          <w:rFonts w:eastAsia="Times New Roman"/>
          <w:lang w:eastAsia="lt-LT"/>
        </w:rPr>
        <w:t xml:space="preserve">Egidijus Musteikis, </w:t>
      </w:r>
      <w:r w:rsidRPr="00DC6A59">
        <w:rPr>
          <w:rFonts w:eastAsia="Times New Roman"/>
          <w:lang w:eastAsia="lt-LT"/>
        </w:rPr>
        <w:t>Anykščių rajono savivaldybės tarybos narys</w:t>
      </w:r>
      <w:r>
        <w:rPr>
          <w:rFonts w:eastAsia="Times New Roman"/>
          <w:lang w:eastAsia="lt-LT"/>
        </w:rPr>
        <w:t xml:space="preserve"> (deleguotas);</w:t>
      </w:r>
    </w:p>
    <w:p w14:paraId="7337E489" w14:textId="760DF001" w:rsidR="005D2FFD" w:rsidRPr="005D2FFD" w:rsidRDefault="005D2FFD" w:rsidP="00FB5ED6">
      <w:pPr>
        <w:numPr>
          <w:ilvl w:val="0"/>
          <w:numId w:val="9"/>
        </w:numPr>
        <w:spacing w:line="360" w:lineRule="auto"/>
        <w:ind w:left="0" w:firstLine="720"/>
        <w:rPr>
          <w:rFonts w:eastAsia="Times New Roman"/>
          <w:lang w:eastAsia="lt-LT"/>
        </w:rPr>
      </w:pPr>
      <w:r w:rsidRPr="005D2FFD">
        <w:rPr>
          <w:rFonts w:eastAsia="Times New Roman"/>
          <w:lang w:eastAsia="lt-LT"/>
        </w:rPr>
        <w:t>Irmina Narbutė, Anykščių rajono savivaldybės administracijos Kultūros, turizmo ir komunikacijos skyriaus specialistė (deleguota);</w:t>
      </w:r>
    </w:p>
    <w:p w14:paraId="68DB8234" w14:textId="77777777" w:rsidR="00C52BA7" w:rsidRDefault="00C52BA7" w:rsidP="00FB5ED6">
      <w:pPr>
        <w:numPr>
          <w:ilvl w:val="0"/>
          <w:numId w:val="9"/>
        </w:numPr>
        <w:spacing w:line="276" w:lineRule="auto"/>
        <w:ind w:left="0" w:firstLine="720"/>
        <w:jc w:val="both"/>
        <w:rPr>
          <w:rFonts w:eastAsia="Times New Roman"/>
          <w:lang w:eastAsia="lt-LT"/>
        </w:rPr>
      </w:pPr>
      <w:r>
        <w:rPr>
          <w:rFonts w:eastAsia="Times New Roman"/>
          <w:lang w:eastAsia="lt-LT"/>
        </w:rPr>
        <w:t>Daiva Perevičienė, VšĮ Anykščių menų inkubatoriaus-menų studijos direktorė (jai sutikus);</w:t>
      </w:r>
    </w:p>
    <w:p w14:paraId="481EF19D" w14:textId="129D682F" w:rsidR="00224496" w:rsidRPr="00224496" w:rsidRDefault="00224496" w:rsidP="00FB5ED6">
      <w:pPr>
        <w:numPr>
          <w:ilvl w:val="0"/>
          <w:numId w:val="9"/>
        </w:numPr>
        <w:spacing w:line="360" w:lineRule="auto"/>
        <w:ind w:left="0" w:firstLine="720"/>
        <w:rPr>
          <w:rFonts w:eastAsia="Times New Roman"/>
          <w:lang w:eastAsia="lt-LT"/>
        </w:rPr>
      </w:pPr>
      <w:r w:rsidRPr="005F6CFE">
        <w:rPr>
          <w:rFonts w:eastAsia="Times New Roman"/>
          <w:lang w:eastAsia="lt-LT"/>
        </w:rPr>
        <w:t>Tomas Padūmis, UAB „G</w:t>
      </w:r>
      <w:r w:rsidR="005D2FFD">
        <w:rPr>
          <w:rFonts w:eastAsia="Times New Roman"/>
          <w:lang w:eastAsia="lt-LT"/>
        </w:rPr>
        <w:t>roupe</w:t>
      </w:r>
      <w:r w:rsidRPr="005F6CFE">
        <w:rPr>
          <w:rFonts w:eastAsia="Times New Roman"/>
          <w:lang w:eastAsia="lt-LT"/>
        </w:rPr>
        <w:t xml:space="preserve"> P</w:t>
      </w:r>
      <w:r w:rsidR="005D2FFD">
        <w:rPr>
          <w:rFonts w:eastAsia="Times New Roman"/>
          <w:lang w:eastAsia="lt-LT"/>
        </w:rPr>
        <w:t>resident</w:t>
      </w:r>
      <w:r>
        <w:rPr>
          <w:rFonts w:eastAsia="Times New Roman"/>
          <w:lang w:eastAsia="lt-LT"/>
        </w:rPr>
        <w:t xml:space="preserve"> B</w:t>
      </w:r>
      <w:r w:rsidR="005D2FFD">
        <w:rPr>
          <w:rFonts w:eastAsia="Times New Roman"/>
          <w:lang w:eastAsia="lt-LT"/>
        </w:rPr>
        <w:t>altic</w:t>
      </w:r>
      <w:r w:rsidRPr="005F6CFE">
        <w:rPr>
          <w:rFonts w:eastAsia="Times New Roman"/>
          <w:lang w:eastAsia="lt-LT"/>
        </w:rPr>
        <w:t>“</w:t>
      </w:r>
      <w:r>
        <w:rPr>
          <w:rFonts w:eastAsia="Times New Roman"/>
          <w:lang w:eastAsia="lt-LT"/>
        </w:rPr>
        <w:t xml:space="preserve"> direktorius</w:t>
      </w:r>
      <w:r w:rsidRPr="005F6CFE">
        <w:rPr>
          <w:rFonts w:eastAsia="Times New Roman"/>
          <w:lang w:eastAsia="lt-LT"/>
        </w:rPr>
        <w:t xml:space="preserve"> (jam sutikus);</w:t>
      </w:r>
    </w:p>
    <w:p w14:paraId="6627DD03" w14:textId="77777777" w:rsidR="00C52BA7" w:rsidRDefault="00C52BA7" w:rsidP="00FB5ED6">
      <w:pPr>
        <w:numPr>
          <w:ilvl w:val="0"/>
          <w:numId w:val="9"/>
        </w:numPr>
        <w:spacing w:line="360" w:lineRule="auto"/>
        <w:ind w:left="0" w:firstLine="720"/>
        <w:jc w:val="both"/>
        <w:rPr>
          <w:rFonts w:eastAsia="Times New Roman"/>
          <w:lang w:eastAsia="lt-LT"/>
        </w:rPr>
      </w:pPr>
      <w:r>
        <w:rPr>
          <w:rFonts w:eastAsia="Times New Roman"/>
          <w:lang w:eastAsia="lt-LT"/>
        </w:rPr>
        <w:t>Audronė Savickienė, Anykščių rajono savivaldybės vicemerė (deleguota);</w:t>
      </w:r>
    </w:p>
    <w:p w14:paraId="2256B926" w14:textId="77777777" w:rsidR="00F95F9F" w:rsidRDefault="00C52BA7" w:rsidP="00FB5ED6">
      <w:pPr>
        <w:numPr>
          <w:ilvl w:val="0"/>
          <w:numId w:val="9"/>
        </w:numPr>
        <w:spacing w:line="360" w:lineRule="auto"/>
        <w:ind w:left="0" w:firstLine="720"/>
        <w:rPr>
          <w:rFonts w:eastAsia="Times New Roman"/>
          <w:lang w:eastAsia="lt-LT"/>
        </w:rPr>
      </w:pPr>
      <w:r w:rsidRPr="00A220D2">
        <w:rPr>
          <w:rFonts w:eastAsia="Times New Roman"/>
          <w:lang w:eastAsia="lt-LT"/>
        </w:rPr>
        <w:t>Giedrius Šiukščius, Anykščių miesto centro seniūnaitis (deleguotas)</w:t>
      </w:r>
      <w:r w:rsidR="00DC04B7">
        <w:rPr>
          <w:rFonts w:eastAsia="Times New Roman"/>
          <w:lang w:eastAsia="lt-LT"/>
        </w:rPr>
        <w:t>;</w:t>
      </w:r>
    </w:p>
    <w:p w14:paraId="7409A059" w14:textId="77777777" w:rsidR="00224496" w:rsidRPr="00224496" w:rsidRDefault="00224496" w:rsidP="00FB5ED6">
      <w:pPr>
        <w:numPr>
          <w:ilvl w:val="0"/>
          <w:numId w:val="9"/>
        </w:numPr>
        <w:spacing w:line="360" w:lineRule="auto"/>
        <w:ind w:left="0" w:firstLine="720"/>
        <w:jc w:val="both"/>
        <w:rPr>
          <w:rFonts w:eastAsia="Times New Roman"/>
          <w:lang w:eastAsia="lt-LT"/>
        </w:rPr>
      </w:pPr>
      <w:r>
        <w:rPr>
          <w:rFonts w:eastAsia="Times New Roman"/>
          <w:lang w:eastAsia="lt-LT"/>
        </w:rPr>
        <w:t>Sonata Veršelienė</w:t>
      </w:r>
      <w:r w:rsidRPr="004B5D37">
        <w:rPr>
          <w:rFonts w:eastAsia="Times New Roman"/>
          <w:lang w:eastAsia="lt-LT"/>
        </w:rPr>
        <w:t xml:space="preserve">, </w:t>
      </w:r>
      <w:r w:rsidR="0018300F" w:rsidRPr="004B5D37">
        <w:rPr>
          <w:rFonts w:eastAsia="Times New Roman"/>
          <w:lang w:eastAsia="lt-LT"/>
        </w:rPr>
        <w:t xml:space="preserve">asociacijos </w:t>
      </w:r>
      <w:r w:rsidRPr="004B5D37">
        <w:rPr>
          <w:rFonts w:eastAsia="Times New Roman"/>
          <w:lang w:eastAsia="lt-LT"/>
        </w:rPr>
        <w:t xml:space="preserve">Anykščių turizmo klasteris </w:t>
      </w:r>
      <w:r w:rsidR="00AD0A85" w:rsidRPr="004B5D37">
        <w:rPr>
          <w:rFonts w:eastAsia="Times New Roman"/>
          <w:lang w:eastAsia="lt-LT"/>
        </w:rPr>
        <w:t xml:space="preserve">valdybos </w:t>
      </w:r>
      <w:r>
        <w:rPr>
          <w:rFonts w:eastAsia="Times New Roman"/>
          <w:lang w:eastAsia="lt-LT"/>
        </w:rPr>
        <w:t>pirmininkė (deleguota);</w:t>
      </w:r>
    </w:p>
    <w:p w14:paraId="3059635B" w14:textId="77777777" w:rsidR="00805492" w:rsidRDefault="00805492" w:rsidP="00FB5ED6">
      <w:pPr>
        <w:numPr>
          <w:ilvl w:val="0"/>
          <w:numId w:val="9"/>
        </w:numPr>
        <w:spacing w:line="360" w:lineRule="auto"/>
        <w:ind w:left="0" w:firstLine="720"/>
        <w:jc w:val="both"/>
        <w:rPr>
          <w:rFonts w:eastAsia="Times New Roman"/>
          <w:lang w:eastAsia="lt-LT"/>
        </w:rPr>
      </w:pPr>
      <w:r>
        <w:rPr>
          <w:rFonts w:eastAsia="Times New Roman"/>
          <w:lang w:eastAsia="lt-LT"/>
        </w:rPr>
        <w:t xml:space="preserve">Dainius Žiogelis, </w:t>
      </w:r>
      <w:bookmarkStart w:id="9" w:name="_Hlk149142940"/>
      <w:r w:rsidR="00886EF9" w:rsidRPr="00886EF9">
        <w:rPr>
          <w:rFonts w:eastAsia="Times New Roman"/>
          <w:lang w:eastAsia="lt-LT"/>
        </w:rPr>
        <w:t xml:space="preserve">Anykščių rajono savivaldybės tarybos narys </w:t>
      </w:r>
      <w:r>
        <w:rPr>
          <w:rFonts w:eastAsia="Times New Roman"/>
          <w:lang w:eastAsia="lt-LT"/>
        </w:rPr>
        <w:t>(</w:t>
      </w:r>
      <w:r w:rsidR="00852A84">
        <w:rPr>
          <w:rFonts w:eastAsia="Times New Roman"/>
          <w:lang w:eastAsia="lt-LT"/>
        </w:rPr>
        <w:t>deleguotas</w:t>
      </w:r>
      <w:r>
        <w:rPr>
          <w:rFonts w:eastAsia="Times New Roman"/>
          <w:lang w:eastAsia="lt-LT"/>
        </w:rPr>
        <w:t>)</w:t>
      </w:r>
      <w:r w:rsidR="00DC04B7">
        <w:rPr>
          <w:rFonts w:eastAsia="Times New Roman"/>
          <w:lang w:eastAsia="lt-LT"/>
        </w:rPr>
        <w:t>;</w:t>
      </w:r>
    </w:p>
    <w:p w14:paraId="7045589F" w14:textId="77777777" w:rsidR="00224496" w:rsidRDefault="00224496" w:rsidP="00FB5ED6">
      <w:pPr>
        <w:numPr>
          <w:ilvl w:val="0"/>
          <w:numId w:val="9"/>
        </w:numPr>
        <w:spacing w:line="360" w:lineRule="auto"/>
        <w:ind w:left="0" w:firstLine="720"/>
        <w:jc w:val="both"/>
        <w:rPr>
          <w:rFonts w:eastAsia="Times New Roman"/>
          <w:lang w:eastAsia="lt-LT"/>
        </w:rPr>
      </w:pPr>
      <w:r>
        <w:rPr>
          <w:rFonts w:eastAsia="Times New Roman"/>
          <w:lang w:eastAsia="lt-LT"/>
        </w:rPr>
        <w:t>Dominykas Tutkus, UAB „Anšilas“, SPA Vilnius Anykščiai direktorius (</w:t>
      </w:r>
      <w:r w:rsidR="00B716A9">
        <w:rPr>
          <w:rFonts w:eastAsia="Times New Roman"/>
          <w:lang w:eastAsia="lt-LT"/>
        </w:rPr>
        <w:t>jam sutikus</w:t>
      </w:r>
      <w:r>
        <w:rPr>
          <w:rFonts w:eastAsia="Times New Roman"/>
          <w:lang w:eastAsia="lt-LT"/>
        </w:rPr>
        <w:t>)</w:t>
      </w:r>
      <w:r w:rsidR="00B716A9">
        <w:rPr>
          <w:rFonts w:eastAsia="Times New Roman"/>
          <w:lang w:eastAsia="lt-LT"/>
        </w:rPr>
        <w:t>.</w:t>
      </w:r>
    </w:p>
    <w:p w14:paraId="2F65BF4D" w14:textId="77777777" w:rsidR="005F6CFE" w:rsidRDefault="005F6CFE" w:rsidP="005A177C">
      <w:pPr>
        <w:spacing w:line="360" w:lineRule="auto"/>
        <w:jc w:val="both"/>
        <w:rPr>
          <w:rFonts w:eastAsia="Times New Roman"/>
          <w:lang w:eastAsia="lt-LT"/>
        </w:rPr>
      </w:pPr>
    </w:p>
    <w:p w14:paraId="6D68CA68" w14:textId="77777777" w:rsidR="006407C0" w:rsidRDefault="006407C0" w:rsidP="005A177C">
      <w:pPr>
        <w:spacing w:line="360" w:lineRule="auto"/>
        <w:jc w:val="both"/>
        <w:rPr>
          <w:rFonts w:eastAsia="Times New Roman"/>
          <w:lang w:eastAsia="lt-LT"/>
        </w:rPr>
      </w:pPr>
    </w:p>
    <w:p w14:paraId="18CFD4DE" w14:textId="77777777" w:rsidR="006F1AB6" w:rsidRDefault="006F1AB6" w:rsidP="005A177C">
      <w:pPr>
        <w:spacing w:line="360" w:lineRule="auto"/>
        <w:jc w:val="both"/>
        <w:rPr>
          <w:rFonts w:eastAsia="Times New Roman"/>
          <w:lang w:eastAsia="lt-LT"/>
        </w:rPr>
      </w:pPr>
    </w:p>
    <w:bookmarkEnd w:id="9"/>
    <w:p w14:paraId="10506724" w14:textId="77777777" w:rsidR="00454A09" w:rsidRPr="009D59BB" w:rsidRDefault="00454A09" w:rsidP="005A177C">
      <w:pPr>
        <w:ind w:firstLine="851"/>
        <w:jc w:val="center"/>
        <w:rPr>
          <w:b/>
        </w:rPr>
      </w:pPr>
      <w:r w:rsidRPr="009D59BB">
        <w:rPr>
          <w:b/>
        </w:rPr>
        <w:lastRenderedPageBreak/>
        <w:t>SAVIVALDYBĖS TARYBOS SPRENDIMO</w:t>
      </w:r>
      <w:r w:rsidRPr="009D59BB">
        <w:rPr>
          <w:b/>
          <w:bCs/>
        </w:rPr>
        <w:t xml:space="preserve"> „DĖL ANYKŠČIŲ RAJONO SAVIVALDYBĖS TURIZMO KOMISIJOS SUDARYMO“</w:t>
      </w:r>
      <w:r w:rsidR="00C46E76">
        <w:rPr>
          <w:b/>
          <w:bCs/>
        </w:rPr>
        <w:t xml:space="preserve"> </w:t>
      </w:r>
      <w:r w:rsidRPr="009D59BB">
        <w:rPr>
          <w:b/>
        </w:rPr>
        <w:t>PROJEKTO AIŠKINAMASIS RAŠTAS</w:t>
      </w:r>
    </w:p>
    <w:p w14:paraId="77918400" w14:textId="77777777" w:rsidR="00454A09" w:rsidRPr="00D05BB8" w:rsidRDefault="00454A09" w:rsidP="005A177C">
      <w:pPr>
        <w:rPr>
          <w:b/>
        </w:rPr>
      </w:pPr>
    </w:p>
    <w:p w14:paraId="2481EF7C" w14:textId="77777777" w:rsidR="00454A09" w:rsidRPr="00D05BB8" w:rsidRDefault="00454A09" w:rsidP="005A177C">
      <w:pPr>
        <w:tabs>
          <w:tab w:val="left" w:pos="851"/>
        </w:tabs>
        <w:spacing w:line="276" w:lineRule="auto"/>
        <w:ind w:firstLine="567"/>
        <w:jc w:val="both"/>
        <w:rPr>
          <w:b/>
        </w:rPr>
      </w:pPr>
      <w:r w:rsidRPr="00D05BB8">
        <w:rPr>
          <w:b/>
        </w:rPr>
        <w:t>1.</w:t>
      </w:r>
      <w:r w:rsidRPr="00D05BB8">
        <w:rPr>
          <w:b/>
        </w:rPr>
        <w:tab/>
        <w:t>Sprendimo projekto tikslai ir uždaviniai:</w:t>
      </w:r>
    </w:p>
    <w:p w14:paraId="27CD28B6" w14:textId="77777777" w:rsidR="00454A09" w:rsidRDefault="00454A09" w:rsidP="005A177C">
      <w:pPr>
        <w:tabs>
          <w:tab w:val="left" w:pos="851"/>
        </w:tabs>
        <w:spacing w:line="276" w:lineRule="auto"/>
        <w:ind w:firstLine="567"/>
        <w:jc w:val="both"/>
      </w:pPr>
      <w:r w:rsidRPr="00D05BB8">
        <w:t>Sprendimo projekto tikslas – pa</w:t>
      </w:r>
      <w:r w:rsidR="00C46E76">
        <w:t xml:space="preserve">tvirtinti </w:t>
      </w:r>
      <w:r w:rsidRPr="00D05BB8">
        <w:t xml:space="preserve">Anykščių rajono savivaldybės turizmo </w:t>
      </w:r>
      <w:r w:rsidRPr="00522BF1">
        <w:t>komisij</w:t>
      </w:r>
      <w:r w:rsidR="00C46E76" w:rsidRPr="00522BF1">
        <w:t>ą 2</w:t>
      </w:r>
      <w:r w:rsidR="00C46E76">
        <w:t>023</w:t>
      </w:r>
      <w:r w:rsidR="00A004E0">
        <w:t>–</w:t>
      </w:r>
      <w:r w:rsidR="00C46E76">
        <w:t xml:space="preserve">2027 metų </w:t>
      </w:r>
      <w:r w:rsidR="00157BB9">
        <w:t xml:space="preserve">tarybos </w:t>
      </w:r>
      <w:r w:rsidR="00C46E76">
        <w:t>kadencijos laikotarpiui.</w:t>
      </w:r>
    </w:p>
    <w:p w14:paraId="049F9E98" w14:textId="77777777" w:rsidR="00454A09" w:rsidRPr="00D05BB8" w:rsidRDefault="00454A09" w:rsidP="005A177C">
      <w:pPr>
        <w:tabs>
          <w:tab w:val="left" w:pos="851"/>
        </w:tabs>
        <w:spacing w:line="276" w:lineRule="auto"/>
        <w:ind w:firstLine="567"/>
        <w:jc w:val="both"/>
        <w:rPr>
          <w:b/>
        </w:rPr>
      </w:pPr>
      <w:r w:rsidRPr="00D05BB8">
        <w:rPr>
          <w:b/>
        </w:rPr>
        <w:t>2.</w:t>
      </w:r>
      <w:r w:rsidRPr="00D05BB8">
        <w:rPr>
          <w:b/>
        </w:rPr>
        <w:tab/>
      </w:r>
      <w:r w:rsidRPr="003B16DC">
        <w:rPr>
          <w:b/>
        </w:rPr>
        <w:t>Siūlomos teisinio reguliavimo nuostatos ir laukiami rezultatai</w:t>
      </w:r>
      <w:r>
        <w:rPr>
          <w:b/>
        </w:rPr>
        <w:t>:</w:t>
      </w:r>
    </w:p>
    <w:p w14:paraId="7A93E3D7" w14:textId="77777777" w:rsidR="00454A09" w:rsidRPr="00AE1656" w:rsidRDefault="00454A09" w:rsidP="005A177C">
      <w:pPr>
        <w:tabs>
          <w:tab w:val="left" w:pos="851"/>
        </w:tabs>
        <w:spacing w:line="276" w:lineRule="auto"/>
        <w:ind w:firstLine="567"/>
        <w:jc w:val="both"/>
      </w:pPr>
      <w:r w:rsidRPr="00D05BB8">
        <w:t xml:space="preserve">Lietuvos Respublikos vietos savivaldos įstatymas, </w:t>
      </w:r>
      <w:r w:rsidRPr="00D05BB8">
        <w:rPr>
          <w:rFonts w:eastAsia="Times New Roman"/>
          <w:lang w:eastAsia="lt-LT"/>
        </w:rPr>
        <w:t xml:space="preserve">Anykščių rajono savivaldybės turizmo komisijos </w:t>
      </w:r>
      <w:r w:rsidRPr="00AE1656">
        <w:rPr>
          <w:rFonts w:eastAsia="Times New Roman"/>
          <w:lang w:eastAsia="lt-LT"/>
        </w:rPr>
        <w:t>nuostatai, patvirtinti Anykščių rajono savivaldybės tarybos 2020 m. vasario 27 d. Nr. 1-TS-59 sprendimu</w:t>
      </w:r>
      <w:r w:rsidR="00D24236">
        <w:rPr>
          <w:rFonts w:eastAsia="Times New Roman"/>
          <w:lang w:eastAsia="lt-LT"/>
        </w:rPr>
        <w:t xml:space="preserve"> </w:t>
      </w:r>
      <w:r w:rsidR="00D24236" w:rsidRPr="00D24236">
        <w:rPr>
          <w:rFonts w:eastAsia="Times New Roman"/>
          <w:lang w:eastAsia="lt-LT"/>
        </w:rPr>
        <w:t>„Dėl Anykščių rajono savivaldybės turizmo komisijos nuostatų patvirtinimo“</w:t>
      </w:r>
      <w:r w:rsidRPr="00AE1656">
        <w:t>. Patvirtinus projektą</w:t>
      </w:r>
      <w:r w:rsidR="00EA2699">
        <w:t>, savo veiklą galės pradėti naujai sudaryta</w:t>
      </w:r>
      <w:r w:rsidRPr="00AE1656">
        <w:t xml:space="preserve"> Anykščių rajono savivaldybės turizmo komisij</w:t>
      </w:r>
      <w:r w:rsidR="00EA2699">
        <w:t>a</w:t>
      </w:r>
      <w:r w:rsidRPr="00AE1656">
        <w:t>.</w:t>
      </w:r>
      <w:r w:rsidR="00EA2699">
        <w:t xml:space="preserve"> </w:t>
      </w:r>
      <w:r w:rsidRPr="00AE1656">
        <w:t>Anykščių rajono savivaldybės ilgalaikiuose ir trumpalaikiuose planavimo dokumentuose numatyta, kad kultūrinio turizmo vystymas ir kurortinė plėtra yra vienas iš veiklos prioritetų. Svarbu, kad turizmo politikos formavime dalyvautų Anykščių rajono savivaldybės tarybos nariai, valstybės tarnautojai ir darbuotojai, dirbantys pagal darbo sutartis, biudžetinių ir viešųjų įstaigų, kurių savininkė ar dalininkė yra Savivaldybė, nevyriausybinių organizacijų, verslo atstovai, kiti asmenys, suinteresuoti Anykščių rajono turizmo plėtra.</w:t>
      </w:r>
    </w:p>
    <w:p w14:paraId="169898E8" w14:textId="77777777" w:rsidR="00454A09" w:rsidRPr="00AE1656" w:rsidRDefault="00454A09" w:rsidP="005A177C">
      <w:pPr>
        <w:tabs>
          <w:tab w:val="left" w:pos="851"/>
        </w:tabs>
        <w:spacing w:line="276" w:lineRule="auto"/>
        <w:ind w:firstLine="567"/>
        <w:jc w:val="both"/>
        <w:rPr>
          <w:b/>
        </w:rPr>
      </w:pPr>
      <w:r w:rsidRPr="00AE1656">
        <w:rPr>
          <w:b/>
        </w:rPr>
        <w:t>3. Lėšų poreikis ir šaltiniai</w:t>
      </w:r>
    </w:p>
    <w:p w14:paraId="772EC209" w14:textId="77777777" w:rsidR="00454A09" w:rsidRDefault="00454A09" w:rsidP="005A177C">
      <w:pPr>
        <w:tabs>
          <w:tab w:val="left" w:pos="851"/>
        </w:tabs>
        <w:ind w:firstLine="567"/>
        <w:jc w:val="both"/>
        <w:rPr>
          <w:bCs/>
        </w:rPr>
      </w:pPr>
      <w:r>
        <w:rPr>
          <w:bCs/>
        </w:rPr>
        <w:t>Sprendimo priėmimui lėšų nereikia.</w:t>
      </w:r>
    </w:p>
    <w:p w14:paraId="57D6D797" w14:textId="77777777" w:rsidR="00454A09" w:rsidRDefault="00454A09" w:rsidP="005A177C">
      <w:pPr>
        <w:tabs>
          <w:tab w:val="left" w:pos="851"/>
        </w:tabs>
        <w:ind w:firstLine="567"/>
        <w:jc w:val="both"/>
        <w:rPr>
          <w:b/>
          <w:color w:val="FF0000"/>
        </w:rPr>
      </w:pPr>
      <w:r>
        <w:rPr>
          <w:b/>
        </w:rPr>
        <w:t>4.</w:t>
      </w:r>
      <w:r w:rsidR="00481516">
        <w:rPr>
          <w:b/>
        </w:rPr>
        <w:t xml:space="preserve"> </w:t>
      </w:r>
      <w:r w:rsidRPr="003B16DC">
        <w:rPr>
          <w:b/>
        </w:rPr>
        <w:t>Numatomo teisinio reguliavimo poveikio vertinimo rezultatai, galimos neigiamos priimto sprendimo pasekmės ir kokių priemonių reikėtų imtis, kad tokių pasekmių būtų išvengta</w:t>
      </w:r>
    </w:p>
    <w:p w14:paraId="6819B3AA" w14:textId="77777777" w:rsidR="00454A09" w:rsidRDefault="00454A09" w:rsidP="005A177C">
      <w:pPr>
        <w:tabs>
          <w:tab w:val="left" w:pos="851"/>
        </w:tabs>
        <w:spacing w:line="276" w:lineRule="auto"/>
        <w:ind w:firstLine="567"/>
        <w:jc w:val="both"/>
        <w:rPr>
          <w:bCs/>
        </w:rPr>
      </w:pPr>
      <w:r>
        <w:rPr>
          <w:bCs/>
        </w:rPr>
        <w:t>Teisinio reguliavimo poveikio vertinimo rezultatai nevertinami.</w:t>
      </w:r>
    </w:p>
    <w:p w14:paraId="3D0E6B9B" w14:textId="77777777" w:rsidR="00454A09" w:rsidRDefault="00454A09" w:rsidP="005A177C">
      <w:pPr>
        <w:tabs>
          <w:tab w:val="left" w:pos="851"/>
        </w:tabs>
        <w:spacing w:line="276" w:lineRule="auto"/>
        <w:ind w:firstLine="567"/>
        <w:jc w:val="both"/>
        <w:rPr>
          <w:bCs/>
        </w:rPr>
      </w:pPr>
      <w:r>
        <w:rPr>
          <w:bCs/>
        </w:rPr>
        <w:t>Neigiamų priimto sprendimo pasekmių nenumatoma.</w:t>
      </w:r>
    </w:p>
    <w:p w14:paraId="6D42F3E5" w14:textId="77777777" w:rsidR="00454A09" w:rsidRDefault="00481516" w:rsidP="005A177C">
      <w:pPr>
        <w:tabs>
          <w:tab w:val="left" w:pos="851"/>
        </w:tabs>
        <w:spacing w:line="276" w:lineRule="auto"/>
        <w:jc w:val="both"/>
        <w:rPr>
          <w:b/>
        </w:rPr>
      </w:pPr>
      <w:r>
        <w:rPr>
          <w:b/>
        </w:rPr>
        <w:t xml:space="preserve">          5. </w:t>
      </w:r>
      <w:r w:rsidR="00454A09" w:rsidRPr="003B16DC">
        <w:rPr>
          <w:b/>
        </w:rPr>
        <w:t>Kokius teisės aktus būtina priimti, kokius galiojančius teisės aktus reikia pakeisti ar pripažinti netekusiais galios – kas ir kada juos turėtų priimti</w:t>
      </w:r>
    </w:p>
    <w:p w14:paraId="3C93892F" w14:textId="073FCA7A" w:rsidR="002D00A1" w:rsidRDefault="0018300F" w:rsidP="005A177C">
      <w:pPr>
        <w:tabs>
          <w:tab w:val="left" w:pos="851"/>
        </w:tabs>
        <w:spacing w:line="276" w:lineRule="auto"/>
        <w:jc w:val="both"/>
        <w:rPr>
          <w:bCs/>
        </w:rPr>
      </w:pPr>
      <w:r>
        <w:rPr>
          <w:bCs/>
        </w:rPr>
        <w:t xml:space="preserve">          </w:t>
      </w:r>
      <w:r w:rsidR="002D00A1" w:rsidRPr="002D00A1">
        <w:rPr>
          <w:bCs/>
        </w:rPr>
        <w:t>Pripažinti netekus</w:t>
      </w:r>
      <w:r w:rsidR="008D538D">
        <w:rPr>
          <w:bCs/>
        </w:rPr>
        <w:t>iu</w:t>
      </w:r>
      <w:r w:rsidR="002D00A1" w:rsidRPr="002D00A1">
        <w:rPr>
          <w:bCs/>
        </w:rPr>
        <w:t xml:space="preserve"> galios Anykščių rajono savivaldybės tarybos 2019 m. liepos 25 d. sprendim</w:t>
      </w:r>
      <w:r w:rsidR="008D538D">
        <w:rPr>
          <w:bCs/>
        </w:rPr>
        <w:t>ą</w:t>
      </w:r>
      <w:r w:rsidR="002D00A1" w:rsidRPr="002D00A1">
        <w:rPr>
          <w:bCs/>
        </w:rPr>
        <w:t xml:space="preserve"> Nr. 1-TS-249 „Dėl Anykščių rajono savivaldybės turizmo komisijos sudarymo“</w:t>
      </w:r>
      <w:r w:rsidR="008D538D">
        <w:rPr>
          <w:bCs/>
        </w:rPr>
        <w:t>.</w:t>
      </w:r>
      <w:r w:rsidR="002D00A1" w:rsidRPr="002D00A1">
        <w:rPr>
          <w:bCs/>
        </w:rPr>
        <w:t xml:space="preserve"> </w:t>
      </w:r>
    </w:p>
    <w:p w14:paraId="0302A69F" w14:textId="77777777" w:rsidR="00454A09" w:rsidRPr="001F6DA2" w:rsidRDefault="005A177C" w:rsidP="005A177C">
      <w:pPr>
        <w:pStyle w:val="Sraopastraipa"/>
        <w:tabs>
          <w:tab w:val="left" w:pos="851"/>
        </w:tabs>
        <w:spacing w:line="259" w:lineRule="auto"/>
        <w:ind w:left="0"/>
        <w:jc w:val="both"/>
        <w:rPr>
          <w:b/>
        </w:rPr>
      </w:pPr>
      <w:r>
        <w:rPr>
          <w:b/>
        </w:rPr>
        <w:t xml:space="preserve">          </w:t>
      </w:r>
      <w:r w:rsidR="00A0685F">
        <w:rPr>
          <w:b/>
        </w:rPr>
        <w:t xml:space="preserve">6. </w:t>
      </w:r>
      <w:r w:rsidR="00454A09" w:rsidRPr="001F6DA2">
        <w:rPr>
          <w:b/>
        </w:rPr>
        <w:t>Sprendimo įgyvendinimo terminai – kas, ką ir kada turėtų atlikti</w:t>
      </w:r>
    </w:p>
    <w:p w14:paraId="17BECD5F" w14:textId="77777777" w:rsidR="00454A09" w:rsidRPr="00AE1656" w:rsidRDefault="00454A09" w:rsidP="005A177C">
      <w:pPr>
        <w:pStyle w:val="Sraopastraipa"/>
        <w:tabs>
          <w:tab w:val="left" w:pos="851"/>
        </w:tabs>
        <w:ind w:left="0" w:firstLine="567"/>
        <w:jc w:val="both"/>
        <w:rPr>
          <w:b/>
        </w:rPr>
      </w:pPr>
      <w:r w:rsidRPr="00AE1656">
        <w:rPr>
          <w:bCs/>
        </w:rPr>
        <w:t xml:space="preserve">Anykščių rajono savivaldybės administracija, Anykščių rajono savivaldybės turizmo komisija Anykščių rajono savivaldybės tarybos </w:t>
      </w:r>
      <w:r w:rsidR="00157BB9" w:rsidRPr="004B5D37">
        <w:rPr>
          <w:bCs/>
        </w:rPr>
        <w:t>2023</w:t>
      </w:r>
      <w:r w:rsidR="0018300F" w:rsidRPr="004B5D37">
        <w:rPr>
          <w:bCs/>
        </w:rPr>
        <w:t>–</w:t>
      </w:r>
      <w:r w:rsidR="00157BB9" w:rsidRPr="004B5D37">
        <w:rPr>
          <w:bCs/>
        </w:rPr>
        <w:t xml:space="preserve">2027 </w:t>
      </w:r>
      <w:r w:rsidR="00157BB9" w:rsidRPr="00157BB9">
        <w:rPr>
          <w:bCs/>
        </w:rPr>
        <w:t>metų</w:t>
      </w:r>
      <w:r w:rsidR="00157BB9">
        <w:rPr>
          <w:bCs/>
        </w:rPr>
        <w:t xml:space="preserve"> </w:t>
      </w:r>
      <w:r w:rsidRPr="00AE1656">
        <w:rPr>
          <w:bCs/>
        </w:rPr>
        <w:t>kadencijos laikotarpiui.</w:t>
      </w:r>
    </w:p>
    <w:p w14:paraId="0DD9846B" w14:textId="77777777" w:rsidR="00454A09" w:rsidRPr="00AE1656" w:rsidRDefault="00454A09" w:rsidP="005A177C">
      <w:pPr>
        <w:pStyle w:val="Sraopastraipa"/>
        <w:numPr>
          <w:ilvl w:val="0"/>
          <w:numId w:val="14"/>
        </w:numPr>
        <w:tabs>
          <w:tab w:val="left" w:pos="851"/>
        </w:tabs>
        <w:spacing w:line="259" w:lineRule="auto"/>
        <w:jc w:val="both"/>
        <w:rPr>
          <w:b/>
        </w:rPr>
      </w:pPr>
      <w:r w:rsidRPr="00AE1656">
        <w:rPr>
          <w:b/>
        </w:rPr>
        <w:t>Sprendimo projekto rengimo metu gauti specialistų vertinimai ir išvados</w:t>
      </w:r>
    </w:p>
    <w:p w14:paraId="6CB9AB40" w14:textId="77777777" w:rsidR="00454A09" w:rsidRPr="00074D77" w:rsidRDefault="00454A09" w:rsidP="005A177C">
      <w:pPr>
        <w:pStyle w:val="Sraopastraipa"/>
        <w:tabs>
          <w:tab w:val="left" w:pos="851"/>
        </w:tabs>
        <w:ind w:left="0" w:firstLine="567"/>
        <w:jc w:val="both"/>
        <w:rPr>
          <w:bCs/>
        </w:rPr>
      </w:pPr>
      <w:r w:rsidRPr="00074D77">
        <w:rPr>
          <w:bCs/>
        </w:rPr>
        <w:t>Nėra.</w:t>
      </w:r>
    </w:p>
    <w:p w14:paraId="29EBA0CD" w14:textId="77777777" w:rsidR="00454A09" w:rsidRDefault="00454A09" w:rsidP="005A177C">
      <w:pPr>
        <w:pStyle w:val="Sraopastraipa"/>
        <w:numPr>
          <w:ilvl w:val="0"/>
          <w:numId w:val="14"/>
        </w:numPr>
        <w:tabs>
          <w:tab w:val="left" w:pos="851"/>
        </w:tabs>
        <w:spacing w:line="259" w:lineRule="auto"/>
        <w:rPr>
          <w:b/>
        </w:rPr>
      </w:pPr>
      <w:r w:rsidRPr="008320A9">
        <w:rPr>
          <w:b/>
        </w:rPr>
        <w:t>Kiti reikalingi pagrindimai, skaičiavimai ir paaiškinimai</w:t>
      </w:r>
    </w:p>
    <w:p w14:paraId="1CE63C1D" w14:textId="3A44A1E1" w:rsidR="006F1AB6" w:rsidRPr="008320A9" w:rsidRDefault="006F1AB6" w:rsidP="006F1AB6">
      <w:pPr>
        <w:pStyle w:val="Sraopastraipa"/>
        <w:tabs>
          <w:tab w:val="left" w:pos="851"/>
        </w:tabs>
        <w:spacing w:line="259" w:lineRule="auto"/>
        <w:ind w:left="960"/>
        <w:rPr>
          <w:b/>
        </w:rPr>
      </w:pPr>
      <w:r>
        <w:rPr>
          <w:b/>
        </w:rPr>
        <w:t>-</w:t>
      </w:r>
    </w:p>
    <w:p w14:paraId="2CAEA74B" w14:textId="77777777" w:rsidR="00454A09" w:rsidRDefault="00454A09" w:rsidP="005A177C">
      <w:pPr>
        <w:pStyle w:val="Sraopastraipa"/>
        <w:numPr>
          <w:ilvl w:val="0"/>
          <w:numId w:val="14"/>
        </w:numPr>
        <w:tabs>
          <w:tab w:val="left" w:pos="851"/>
        </w:tabs>
        <w:spacing w:line="259" w:lineRule="auto"/>
      </w:pPr>
      <w:r w:rsidRPr="001F6DA2">
        <w:rPr>
          <w:b/>
        </w:rPr>
        <w:t>Sprendimo projekto iniciatoriai ir rengėjai, pranešėjas</w:t>
      </w:r>
      <w:r w:rsidRPr="003B16DC">
        <w:t xml:space="preserve">             </w:t>
      </w:r>
    </w:p>
    <w:p w14:paraId="4354B50C" w14:textId="77777777" w:rsidR="00454A09" w:rsidRDefault="00454A09" w:rsidP="005A177C">
      <w:pPr>
        <w:tabs>
          <w:tab w:val="left" w:pos="851"/>
        </w:tabs>
        <w:spacing w:line="276" w:lineRule="auto"/>
        <w:ind w:firstLine="567"/>
        <w:jc w:val="both"/>
      </w:pPr>
      <w:r w:rsidRPr="00D05BB8">
        <w:t xml:space="preserve">Projekto iniciatorius – </w:t>
      </w:r>
      <w:r w:rsidRPr="00D05BB8">
        <w:rPr>
          <w:rFonts w:eastAsia="Times New Roman"/>
          <w:lang w:eastAsia="lt-LT"/>
        </w:rPr>
        <w:t>Kultūros, turizmo ir komunikacijos skyrius.</w:t>
      </w:r>
    </w:p>
    <w:p w14:paraId="23B26E2B" w14:textId="3A1454B7" w:rsidR="00454A09" w:rsidRPr="00E24CAA" w:rsidRDefault="00454A09" w:rsidP="005A177C">
      <w:pPr>
        <w:tabs>
          <w:tab w:val="left" w:pos="851"/>
        </w:tabs>
        <w:spacing w:line="276" w:lineRule="auto"/>
        <w:ind w:firstLine="567"/>
        <w:jc w:val="both"/>
      </w:pPr>
      <w:r w:rsidRPr="00D05BB8">
        <w:t>Rengėja</w:t>
      </w:r>
      <w:bookmarkStart w:id="10" w:name="_Hlk32308653"/>
      <w:r w:rsidR="006F1AB6">
        <w:t xml:space="preserve"> ir pranešėja </w:t>
      </w:r>
      <w:r w:rsidRPr="00D05BB8">
        <w:t xml:space="preserve">– </w:t>
      </w:r>
      <w:r w:rsidRPr="00D05BB8">
        <w:rPr>
          <w:rFonts w:eastAsia="Times New Roman"/>
          <w:lang w:eastAsia="lt-LT"/>
        </w:rPr>
        <w:t xml:space="preserve">Kultūros, turizmo ir komunikacijos skyriaus </w:t>
      </w:r>
      <w:bookmarkEnd w:id="10"/>
      <w:r w:rsidR="00522BF1">
        <w:rPr>
          <w:rFonts w:eastAsia="Times New Roman"/>
          <w:lang w:eastAsia="lt-LT"/>
        </w:rPr>
        <w:t>vedėja Kristina Jakubauskaitė-Veršelienė</w:t>
      </w:r>
      <w:r w:rsidR="00A4188A">
        <w:rPr>
          <w:rFonts w:eastAsia="Times New Roman"/>
          <w:lang w:eastAsia="lt-LT"/>
        </w:rPr>
        <w:t>.</w:t>
      </w:r>
    </w:p>
    <w:sectPr w:rsidR="00454A09" w:rsidRPr="00E24CAA" w:rsidSect="003F7834">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50ED"/>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246359C"/>
    <w:multiLevelType w:val="hybridMultilevel"/>
    <w:tmpl w:val="18526D30"/>
    <w:lvl w:ilvl="0" w:tplc="08BEDC0A">
      <w:start w:val="5"/>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F32779"/>
    <w:multiLevelType w:val="hybridMultilevel"/>
    <w:tmpl w:val="57E8FA14"/>
    <w:lvl w:ilvl="0" w:tplc="612AE43C">
      <w:start w:val="2"/>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3315590A"/>
    <w:multiLevelType w:val="hybridMultilevel"/>
    <w:tmpl w:val="8016418E"/>
    <w:lvl w:ilvl="0" w:tplc="4E1CF3AC">
      <w:start w:val="7"/>
      <w:numFmt w:val="decimal"/>
      <w:lvlText w:val="%1."/>
      <w:lvlJc w:val="left"/>
      <w:pPr>
        <w:ind w:left="960" w:hanging="360"/>
      </w:pPr>
      <w:rPr>
        <w:rFonts w:hint="default"/>
        <w:b/>
        <w:bCs/>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43A13CBA"/>
    <w:multiLevelType w:val="hybridMultilevel"/>
    <w:tmpl w:val="E7E6E0B6"/>
    <w:lvl w:ilvl="0" w:tplc="1400B60E">
      <w:start w:val="1"/>
      <w:numFmt w:val="decimal"/>
      <w:lvlText w:val="%1."/>
      <w:lvlJc w:val="left"/>
      <w:pPr>
        <w:ind w:left="1637" w:hanging="360"/>
      </w:pPr>
      <w:rPr>
        <w:rFonts w:hint="default"/>
      </w:rPr>
    </w:lvl>
    <w:lvl w:ilvl="1" w:tplc="04270019">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5" w15:restartNumberingAfterBreak="0">
    <w:nsid w:val="4829024C"/>
    <w:multiLevelType w:val="hybridMultilevel"/>
    <w:tmpl w:val="1D3832A8"/>
    <w:lvl w:ilvl="0" w:tplc="4D6801D2">
      <w:start w:val="202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4B7C1A0B"/>
    <w:multiLevelType w:val="hybridMultilevel"/>
    <w:tmpl w:val="E15E7002"/>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3633841"/>
    <w:multiLevelType w:val="hybridMultilevel"/>
    <w:tmpl w:val="4394EE2C"/>
    <w:lvl w:ilvl="0" w:tplc="B78ADDF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594B4E24"/>
    <w:multiLevelType w:val="hybridMultilevel"/>
    <w:tmpl w:val="4196AD34"/>
    <w:lvl w:ilvl="0" w:tplc="37F63FD0">
      <w:start w:val="1"/>
      <w:numFmt w:val="decimal"/>
      <w:lvlText w:val="%1."/>
      <w:lvlJc w:val="left"/>
      <w:pPr>
        <w:ind w:left="1211" w:hanging="360"/>
      </w:pPr>
      <w:rPr>
        <w:rFonts w:ascii="Times New Roman" w:eastAsia="Times New Roman" w:hAnsi="Times New Roman" w:cs="Times New Roman"/>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5A497431"/>
    <w:multiLevelType w:val="hybridMultilevel"/>
    <w:tmpl w:val="ECE4AF56"/>
    <w:lvl w:ilvl="0" w:tplc="F2C2C28E">
      <w:start w:val="1"/>
      <w:numFmt w:val="decimal"/>
      <w:lvlText w:val="%1."/>
      <w:lvlJc w:val="left"/>
      <w:pPr>
        <w:ind w:left="1170" w:hanging="81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E0866D1"/>
    <w:multiLevelType w:val="hybridMultilevel"/>
    <w:tmpl w:val="087CD230"/>
    <w:lvl w:ilvl="0" w:tplc="C640083A">
      <w:start w:val="2017"/>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709B2BCC"/>
    <w:multiLevelType w:val="hybridMultilevel"/>
    <w:tmpl w:val="5DC236E8"/>
    <w:lvl w:ilvl="0" w:tplc="D7929C72">
      <w:start w:val="7"/>
      <w:numFmt w:val="decimal"/>
      <w:lvlText w:val="%1."/>
      <w:lvlJc w:val="left"/>
      <w:pPr>
        <w:ind w:left="960" w:hanging="360"/>
      </w:pPr>
      <w:rPr>
        <w:rFonts w:hint="default"/>
        <w:b/>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2" w15:restartNumberingAfterBreak="0">
    <w:nsid w:val="7E0A2C9B"/>
    <w:multiLevelType w:val="hybridMultilevel"/>
    <w:tmpl w:val="0480FC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14525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603393">
    <w:abstractNumId w:val="9"/>
  </w:num>
  <w:num w:numId="3" w16cid:durableId="1684630852">
    <w:abstractNumId w:val="4"/>
  </w:num>
  <w:num w:numId="4" w16cid:durableId="18509439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7024971">
    <w:abstractNumId w:val="10"/>
  </w:num>
  <w:num w:numId="6" w16cid:durableId="1306200606">
    <w:abstractNumId w:val="6"/>
  </w:num>
  <w:num w:numId="7" w16cid:durableId="1953588801">
    <w:abstractNumId w:val="7"/>
  </w:num>
  <w:num w:numId="8" w16cid:durableId="1493595132">
    <w:abstractNumId w:val="12"/>
  </w:num>
  <w:num w:numId="9" w16cid:durableId="1584488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9936302">
    <w:abstractNumId w:val="5"/>
  </w:num>
  <w:num w:numId="11" w16cid:durableId="1483616362">
    <w:abstractNumId w:val="1"/>
  </w:num>
  <w:num w:numId="12" w16cid:durableId="41289245">
    <w:abstractNumId w:val="2"/>
  </w:num>
  <w:num w:numId="13" w16cid:durableId="981539068">
    <w:abstractNumId w:val="3"/>
  </w:num>
  <w:num w:numId="14" w16cid:durableId="21256093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46E"/>
    <w:rsid w:val="000211D6"/>
    <w:rsid w:val="00033CCC"/>
    <w:rsid w:val="000408A4"/>
    <w:rsid w:val="00043880"/>
    <w:rsid w:val="0004764B"/>
    <w:rsid w:val="00077D00"/>
    <w:rsid w:val="00086E7B"/>
    <w:rsid w:val="000A3800"/>
    <w:rsid w:val="000B716F"/>
    <w:rsid w:val="000C56E3"/>
    <w:rsid w:val="000E0F7A"/>
    <w:rsid w:val="000F0A58"/>
    <w:rsid w:val="001058BB"/>
    <w:rsid w:val="00107183"/>
    <w:rsid w:val="00112338"/>
    <w:rsid w:val="0013494B"/>
    <w:rsid w:val="00143910"/>
    <w:rsid w:val="00153B37"/>
    <w:rsid w:val="00157BB9"/>
    <w:rsid w:val="00160804"/>
    <w:rsid w:val="001828AD"/>
    <w:rsid w:val="0018300F"/>
    <w:rsid w:val="00186FB5"/>
    <w:rsid w:val="001908F4"/>
    <w:rsid w:val="001917A3"/>
    <w:rsid w:val="001A307A"/>
    <w:rsid w:val="001C0888"/>
    <w:rsid w:val="001C0EA9"/>
    <w:rsid w:val="001C2E17"/>
    <w:rsid w:val="001D4BD5"/>
    <w:rsid w:val="001F5672"/>
    <w:rsid w:val="0021222A"/>
    <w:rsid w:val="00212E05"/>
    <w:rsid w:val="00220AD1"/>
    <w:rsid w:val="002229E4"/>
    <w:rsid w:val="00224496"/>
    <w:rsid w:val="00227D12"/>
    <w:rsid w:val="00235CF9"/>
    <w:rsid w:val="00240A26"/>
    <w:rsid w:val="0024208E"/>
    <w:rsid w:val="00242950"/>
    <w:rsid w:val="00261033"/>
    <w:rsid w:val="00272DEA"/>
    <w:rsid w:val="002A2809"/>
    <w:rsid w:val="002A3974"/>
    <w:rsid w:val="002A5719"/>
    <w:rsid w:val="002B09C7"/>
    <w:rsid w:val="002B257D"/>
    <w:rsid w:val="002C3700"/>
    <w:rsid w:val="002D00A1"/>
    <w:rsid w:val="002D2045"/>
    <w:rsid w:val="002D6132"/>
    <w:rsid w:val="002F2960"/>
    <w:rsid w:val="002F6617"/>
    <w:rsid w:val="002F7519"/>
    <w:rsid w:val="0030525A"/>
    <w:rsid w:val="0030608D"/>
    <w:rsid w:val="0031602F"/>
    <w:rsid w:val="003171BD"/>
    <w:rsid w:val="00322C73"/>
    <w:rsid w:val="00335286"/>
    <w:rsid w:val="0033607A"/>
    <w:rsid w:val="0034026D"/>
    <w:rsid w:val="00362D01"/>
    <w:rsid w:val="00364726"/>
    <w:rsid w:val="00370D23"/>
    <w:rsid w:val="003750CA"/>
    <w:rsid w:val="00384B1A"/>
    <w:rsid w:val="003A0066"/>
    <w:rsid w:val="003C133D"/>
    <w:rsid w:val="003E3E89"/>
    <w:rsid w:val="003E4B51"/>
    <w:rsid w:val="003E4C37"/>
    <w:rsid w:val="003E631A"/>
    <w:rsid w:val="003F1A93"/>
    <w:rsid w:val="003F4B2A"/>
    <w:rsid w:val="003F7834"/>
    <w:rsid w:val="00451323"/>
    <w:rsid w:val="004533DF"/>
    <w:rsid w:val="00454A09"/>
    <w:rsid w:val="00455323"/>
    <w:rsid w:val="0046120E"/>
    <w:rsid w:val="00464129"/>
    <w:rsid w:val="00465AD1"/>
    <w:rsid w:val="00481516"/>
    <w:rsid w:val="00482A20"/>
    <w:rsid w:val="004830FB"/>
    <w:rsid w:val="00486632"/>
    <w:rsid w:val="004A656C"/>
    <w:rsid w:val="004B5D37"/>
    <w:rsid w:val="004C1632"/>
    <w:rsid w:val="004C266E"/>
    <w:rsid w:val="004E0142"/>
    <w:rsid w:val="004E0860"/>
    <w:rsid w:val="004E2982"/>
    <w:rsid w:val="004E6D78"/>
    <w:rsid w:val="004F3617"/>
    <w:rsid w:val="004F7178"/>
    <w:rsid w:val="004F71A2"/>
    <w:rsid w:val="005149F0"/>
    <w:rsid w:val="0052014D"/>
    <w:rsid w:val="00522050"/>
    <w:rsid w:val="00522BF1"/>
    <w:rsid w:val="005242F0"/>
    <w:rsid w:val="00551247"/>
    <w:rsid w:val="00563FEC"/>
    <w:rsid w:val="005734F0"/>
    <w:rsid w:val="00573512"/>
    <w:rsid w:val="005758B7"/>
    <w:rsid w:val="00595DBE"/>
    <w:rsid w:val="005A177C"/>
    <w:rsid w:val="005B2A56"/>
    <w:rsid w:val="005B3DA7"/>
    <w:rsid w:val="005B72C8"/>
    <w:rsid w:val="005C1114"/>
    <w:rsid w:val="005D2FFD"/>
    <w:rsid w:val="005D37DC"/>
    <w:rsid w:val="005F2956"/>
    <w:rsid w:val="005F5485"/>
    <w:rsid w:val="005F6CFE"/>
    <w:rsid w:val="006026FE"/>
    <w:rsid w:val="00602DB9"/>
    <w:rsid w:val="0060685F"/>
    <w:rsid w:val="006201B3"/>
    <w:rsid w:val="00620C4E"/>
    <w:rsid w:val="0062141D"/>
    <w:rsid w:val="00626121"/>
    <w:rsid w:val="00626BB8"/>
    <w:rsid w:val="006407C0"/>
    <w:rsid w:val="00645697"/>
    <w:rsid w:val="00647C69"/>
    <w:rsid w:val="006535F8"/>
    <w:rsid w:val="00663D8F"/>
    <w:rsid w:val="00664C9D"/>
    <w:rsid w:val="00672826"/>
    <w:rsid w:val="00680F2E"/>
    <w:rsid w:val="006912F8"/>
    <w:rsid w:val="006A3575"/>
    <w:rsid w:val="006D78D8"/>
    <w:rsid w:val="006E0DC9"/>
    <w:rsid w:val="006E1230"/>
    <w:rsid w:val="006E1561"/>
    <w:rsid w:val="006E16B8"/>
    <w:rsid w:val="006E1C5D"/>
    <w:rsid w:val="006E59E5"/>
    <w:rsid w:val="006F1AB6"/>
    <w:rsid w:val="006F58E5"/>
    <w:rsid w:val="00700934"/>
    <w:rsid w:val="00706FA4"/>
    <w:rsid w:val="00712912"/>
    <w:rsid w:val="00712D4C"/>
    <w:rsid w:val="007146E1"/>
    <w:rsid w:val="0071560B"/>
    <w:rsid w:val="0072145E"/>
    <w:rsid w:val="00721852"/>
    <w:rsid w:val="0073416B"/>
    <w:rsid w:val="007450F1"/>
    <w:rsid w:val="00753F3C"/>
    <w:rsid w:val="00782D9E"/>
    <w:rsid w:val="00786894"/>
    <w:rsid w:val="00796444"/>
    <w:rsid w:val="007A0B81"/>
    <w:rsid w:val="007A13D0"/>
    <w:rsid w:val="007B5325"/>
    <w:rsid w:val="007E4CDB"/>
    <w:rsid w:val="00805492"/>
    <w:rsid w:val="00806EFB"/>
    <w:rsid w:val="00815A59"/>
    <w:rsid w:val="00822C94"/>
    <w:rsid w:val="00831483"/>
    <w:rsid w:val="00832532"/>
    <w:rsid w:val="00842C3B"/>
    <w:rsid w:val="00842D25"/>
    <w:rsid w:val="00852A84"/>
    <w:rsid w:val="00866260"/>
    <w:rsid w:val="0087021C"/>
    <w:rsid w:val="008772D9"/>
    <w:rsid w:val="0088576D"/>
    <w:rsid w:val="00886EF9"/>
    <w:rsid w:val="0089218A"/>
    <w:rsid w:val="0089256B"/>
    <w:rsid w:val="0089593D"/>
    <w:rsid w:val="008B17AA"/>
    <w:rsid w:val="008B61A9"/>
    <w:rsid w:val="008B7069"/>
    <w:rsid w:val="008C6C59"/>
    <w:rsid w:val="008D1181"/>
    <w:rsid w:val="008D2563"/>
    <w:rsid w:val="008D538D"/>
    <w:rsid w:val="008F1A73"/>
    <w:rsid w:val="00905E89"/>
    <w:rsid w:val="00910342"/>
    <w:rsid w:val="00913336"/>
    <w:rsid w:val="0092147A"/>
    <w:rsid w:val="00926A84"/>
    <w:rsid w:val="009340CF"/>
    <w:rsid w:val="00954DB8"/>
    <w:rsid w:val="00956FDB"/>
    <w:rsid w:val="0097402F"/>
    <w:rsid w:val="009752FB"/>
    <w:rsid w:val="009906D1"/>
    <w:rsid w:val="00991669"/>
    <w:rsid w:val="0099602A"/>
    <w:rsid w:val="009A7842"/>
    <w:rsid w:val="009B1B45"/>
    <w:rsid w:val="009D0C68"/>
    <w:rsid w:val="009E479A"/>
    <w:rsid w:val="009E5B13"/>
    <w:rsid w:val="009E5B86"/>
    <w:rsid w:val="009F0594"/>
    <w:rsid w:val="00A00027"/>
    <w:rsid w:val="00A004E0"/>
    <w:rsid w:val="00A06731"/>
    <w:rsid w:val="00A0685F"/>
    <w:rsid w:val="00A17B9F"/>
    <w:rsid w:val="00A220D2"/>
    <w:rsid w:val="00A25011"/>
    <w:rsid w:val="00A25A30"/>
    <w:rsid w:val="00A34AFA"/>
    <w:rsid w:val="00A4188A"/>
    <w:rsid w:val="00A529A5"/>
    <w:rsid w:val="00A7288D"/>
    <w:rsid w:val="00A73554"/>
    <w:rsid w:val="00A74FC2"/>
    <w:rsid w:val="00A83015"/>
    <w:rsid w:val="00A86836"/>
    <w:rsid w:val="00A86A99"/>
    <w:rsid w:val="00A96EB0"/>
    <w:rsid w:val="00AA095E"/>
    <w:rsid w:val="00AB0479"/>
    <w:rsid w:val="00AB34C9"/>
    <w:rsid w:val="00AB420C"/>
    <w:rsid w:val="00AB522C"/>
    <w:rsid w:val="00AD0A85"/>
    <w:rsid w:val="00AD0D9E"/>
    <w:rsid w:val="00AD7B5C"/>
    <w:rsid w:val="00AE147A"/>
    <w:rsid w:val="00AE2FBA"/>
    <w:rsid w:val="00B0058E"/>
    <w:rsid w:val="00B03A4E"/>
    <w:rsid w:val="00B2129E"/>
    <w:rsid w:val="00B26159"/>
    <w:rsid w:val="00B31F10"/>
    <w:rsid w:val="00B360AB"/>
    <w:rsid w:val="00B42778"/>
    <w:rsid w:val="00B43594"/>
    <w:rsid w:val="00B53828"/>
    <w:rsid w:val="00B64D37"/>
    <w:rsid w:val="00B66D87"/>
    <w:rsid w:val="00B716A9"/>
    <w:rsid w:val="00B8522B"/>
    <w:rsid w:val="00B85B29"/>
    <w:rsid w:val="00BA3B1D"/>
    <w:rsid w:val="00BA6A0E"/>
    <w:rsid w:val="00BB1861"/>
    <w:rsid w:val="00BB1A80"/>
    <w:rsid w:val="00BB3442"/>
    <w:rsid w:val="00BC6F25"/>
    <w:rsid w:val="00BC7578"/>
    <w:rsid w:val="00BD0890"/>
    <w:rsid w:val="00BD0AC3"/>
    <w:rsid w:val="00BE091C"/>
    <w:rsid w:val="00BF246E"/>
    <w:rsid w:val="00BF76EC"/>
    <w:rsid w:val="00C03E44"/>
    <w:rsid w:val="00C11FC7"/>
    <w:rsid w:val="00C46E76"/>
    <w:rsid w:val="00C52BA7"/>
    <w:rsid w:val="00C5509E"/>
    <w:rsid w:val="00C57A42"/>
    <w:rsid w:val="00C63C52"/>
    <w:rsid w:val="00C6424C"/>
    <w:rsid w:val="00C657AF"/>
    <w:rsid w:val="00C83CA7"/>
    <w:rsid w:val="00C97D54"/>
    <w:rsid w:val="00CC0EE0"/>
    <w:rsid w:val="00CC508F"/>
    <w:rsid w:val="00CC5F7F"/>
    <w:rsid w:val="00CD0E8C"/>
    <w:rsid w:val="00CE4E5F"/>
    <w:rsid w:val="00CE4EF3"/>
    <w:rsid w:val="00CF6998"/>
    <w:rsid w:val="00D01FF8"/>
    <w:rsid w:val="00D0694F"/>
    <w:rsid w:val="00D24236"/>
    <w:rsid w:val="00D2689A"/>
    <w:rsid w:val="00D27308"/>
    <w:rsid w:val="00D3247F"/>
    <w:rsid w:val="00D32BFF"/>
    <w:rsid w:val="00D41009"/>
    <w:rsid w:val="00D41421"/>
    <w:rsid w:val="00D77DF4"/>
    <w:rsid w:val="00D77DFD"/>
    <w:rsid w:val="00D80CB7"/>
    <w:rsid w:val="00D81BE8"/>
    <w:rsid w:val="00D82E6E"/>
    <w:rsid w:val="00D90131"/>
    <w:rsid w:val="00DA008D"/>
    <w:rsid w:val="00DA1824"/>
    <w:rsid w:val="00DA6411"/>
    <w:rsid w:val="00DB11A3"/>
    <w:rsid w:val="00DC04B7"/>
    <w:rsid w:val="00DC6A59"/>
    <w:rsid w:val="00DE2E11"/>
    <w:rsid w:val="00DF0C23"/>
    <w:rsid w:val="00DF3A02"/>
    <w:rsid w:val="00DF7208"/>
    <w:rsid w:val="00DF79C1"/>
    <w:rsid w:val="00E07AC7"/>
    <w:rsid w:val="00E173E7"/>
    <w:rsid w:val="00E24D24"/>
    <w:rsid w:val="00E32596"/>
    <w:rsid w:val="00E420B5"/>
    <w:rsid w:val="00E53212"/>
    <w:rsid w:val="00E61A87"/>
    <w:rsid w:val="00E65DC5"/>
    <w:rsid w:val="00E67184"/>
    <w:rsid w:val="00E71D37"/>
    <w:rsid w:val="00E72ADB"/>
    <w:rsid w:val="00E86215"/>
    <w:rsid w:val="00E90C9B"/>
    <w:rsid w:val="00E925F6"/>
    <w:rsid w:val="00E97970"/>
    <w:rsid w:val="00EA2699"/>
    <w:rsid w:val="00EA5D17"/>
    <w:rsid w:val="00EA743E"/>
    <w:rsid w:val="00EB410D"/>
    <w:rsid w:val="00EC4ECC"/>
    <w:rsid w:val="00ED5E27"/>
    <w:rsid w:val="00F03894"/>
    <w:rsid w:val="00F2327F"/>
    <w:rsid w:val="00F23993"/>
    <w:rsid w:val="00F40072"/>
    <w:rsid w:val="00F47989"/>
    <w:rsid w:val="00F50E7B"/>
    <w:rsid w:val="00F5639C"/>
    <w:rsid w:val="00F73541"/>
    <w:rsid w:val="00F77E72"/>
    <w:rsid w:val="00F815CB"/>
    <w:rsid w:val="00F90FD8"/>
    <w:rsid w:val="00F92BB6"/>
    <w:rsid w:val="00F95F9F"/>
    <w:rsid w:val="00FA4778"/>
    <w:rsid w:val="00FB177E"/>
    <w:rsid w:val="00FB4DFA"/>
    <w:rsid w:val="00FB5ED6"/>
    <w:rsid w:val="00FF4444"/>
    <w:rsid w:val="00FF5D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15A98"/>
  <w15:docId w15:val="{90CA57AE-11DD-4116-AF62-2E1FE93C8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246E"/>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qFormat/>
    <w:rsid w:val="00BF246E"/>
    <w:pPr>
      <w:jc w:val="center"/>
    </w:pPr>
    <w:rPr>
      <w:rFonts w:eastAsia="Times New Roman"/>
      <w:b/>
      <w:sz w:val="28"/>
      <w:szCs w:val="20"/>
      <w:lang w:eastAsia="lt-LT"/>
    </w:rPr>
  </w:style>
  <w:style w:type="paragraph" w:styleId="Debesliotekstas">
    <w:name w:val="Balloon Text"/>
    <w:basedOn w:val="prastasis"/>
    <w:link w:val="DebesliotekstasDiagrama"/>
    <w:uiPriority w:val="99"/>
    <w:semiHidden/>
    <w:unhideWhenUsed/>
    <w:rsid w:val="007146E1"/>
    <w:rPr>
      <w:rFonts w:ascii="Segoe UI" w:hAnsi="Segoe UI" w:cs="Segoe UI"/>
      <w:sz w:val="18"/>
      <w:szCs w:val="18"/>
    </w:rPr>
  </w:style>
  <w:style w:type="character" w:customStyle="1" w:styleId="DebesliotekstasDiagrama">
    <w:name w:val="Debesėlio tekstas Diagrama"/>
    <w:link w:val="Debesliotekstas"/>
    <w:uiPriority w:val="99"/>
    <w:semiHidden/>
    <w:rsid w:val="007146E1"/>
    <w:rPr>
      <w:rFonts w:ascii="Segoe UI" w:hAnsi="Segoe UI" w:cs="Segoe UI"/>
      <w:sz w:val="18"/>
      <w:szCs w:val="18"/>
      <w:lang w:val="lt-LT"/>
    </w:rPr>
  </w:style>
  <w:style w:type="paragraph" w:styleId="Sraopastraipa">
    <w:name w:val="List Paragraph"/>
    <w:basedOn w:val="prastasis"/>
    <w:uiPriority w:val="34"/>
    <w:qFormat/>
    <w:rsid w:val="003E3E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995421">
      <w:bodyDiv w:val="1"/>
      <w:marLeft w:val="0"/>
      <w:marRight w:val="0"/>
      <w:marTop w:val="0"/>
      <w:marBottom w:val="0"/>
      <w:divBdr>
        <w:top w:val="none" w:sz="0" w:space="0" w:color="auto"/>
        <w:left w:val="none" w:sz="0" w:space="0" w:color="auto"/>
        <w:bottom w:val="none" w:sz="0" w:space="0" w:color="auto"/>
        <w:right w:val="none" w:sz="0" w:space="0" w:color="auto"/>
      </w:divBdr>
    </w:div>
    <w:div w:id="850072598">
      <w:bodyDiv w:val="1"/>
      <w:marLeft w:val="0"/>
      <w:marRight w:val="0"/>
      <w:marTop w:val="0"/>
      <w:marBottom w:val="0"/>
      <w:divBdr>
        <w:top w:val="none" w:sz="0" w:space="0" w:color="auto"/>
        <w:left w:val="none" w:sz="0" w:space="0" w:color="auto"/>
        <w:bottom w:val="none" w:sz="0" w:space="0" w:color="auto"/>
        <w:right w:val="none" w:sz="0" w:space="0" w:color="auto"/>
      </w:divBdr>
    </w:div>
    <w:div w:id="881479795">
      <w:bodyDiv w:val="1"/>
      <w:marLeft w:val="0"/>
      <w:marRight w:val="0"/>
      <w:marTop w:val="0"/>
      <w:marBottom w:val="0"/>
      <w:divBdr>
        <w:top w:val="none" w:sz="0" w:space="0" w:color="auto"/>
        <w:left w:val="none" w:sz="0" w:space="0" w:color="auto"/>
        <w:bottom w:val="none" w:sz="0" w:space="0" w:color="auto"/>
        <w:right w:val="none" w:sz="0" w:space="0" w:color="auto"/>
      </w:divBdr>
    </w:div>
    <w:div w:id="1196308738">
      <w:bodyDiv w:val="1"/>
      <w:marLeft w:val="0"/>
      <w:marRight w:val="0"/>
      <w:marTop w:val="0"/>
      <w:marBottom w:val="0"/>
      <w:divBdr>
        <w:top w:val="none" w:sz="0" w:space="0" w:color="auto"/>
        <w:left w:val="none" w:sz="0" w:space="0" w:color="auto"/>
        <w:bottom w:val="none" w:sz="0" w:space="0" w:color="auto"/>
        <w:right w:val="none" w:sz="0" w:space="0" w:color="auto"/>
      </w:divBdr>
    </w:div>
    <w:div w:id="1444493575">
      <w:bodyDiv w:val="1"/>
      <w:marLeft w:val="0"/>
      <w:marRight w:val="0"/>
      <w:marTop w:val="0"/>
      <w:marBottom w:val="0"/>
      <w:divBdr>
        <w:top w:val="none" w:sz="0" w:space="0" w:color="auto"/>
        <w:left w:val="none" w:sz="0" w:space="0" w:color="auto"/>
        <w:bottom w:val="none" w:sz="0" w:space="0" w:color="auto"/>
        <w:right w:val="none" w:sz="0" w:space="0" w:color="auto"/>
      </w:divBdr>
    </w:div>
    <w:div w:id="1466502680">
      <w:bodyDiv w:val="1"/>
      <w:marLeft w:val="0"/>
      <w:marRight w:val="0"/>
      <w:marTop w:val="0"/>
      <w:marBottom w:val="0"/>
      <w:divBdr>
        <w:top w:val="none" w:sz="0" w:space="0" w:color="auto"/>
        <w:left w:val="none" w:sz="0" w:space="0" w:color="auto"/>
        <w:bottom w:val="none" w:sz="0" w:space="0" w:color="auto"/>
        <w:right w:val="none" w:sz="0" w:space="0" w:color="auto"/>
      </w:divBdr>
    </w:div>
    <w:div w:id="207809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ded1a8f8580b42c6ab8bd46e1e4a71f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9FA8A-A40C-4BA9-B1D9-C0F6A38C6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ded1a8f8580b42c6ab8bd46e1e4a71fa</Template>
  <TotalTime>7</TotalTime>
  <Pages>4</Pages>
  <Words>1292</Words>
  <Characters>7371</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TURIZMO KOMISIJOS SUDARYMO</vt:lpstr>
      <vt:lpstr>DĖL ANYKŠČIŲ RAJONO SAVIVALDYBĖS TURIZMO KOMISIJOS SUDARYMO</vt:lpstr>
    </vt:vector>
  </TitlesOfParts>
  <Manager>2019-07-25</Manager>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TURIZMO KOMISIJOS SUDARYMO</dc:title>
  <dc:subject>1-TS-249</dc:subject>
  <dc:creator>ANYKŠČIŲ RAJONO SAVIVALDYBĖS TARYBA</dc:creator>
  <cp:keywords/>
  <cp:lastModifiedBy>MS</cp:lastModifiedBy>
  <cp:revision>8</cp:revision>
  <cp:lastPrinted>2023-11-22T08:09:00Z</cp:lastPrinted>
  <dcterms:created xsi:type="dcterms:W3CDTF">2024-02-22T09:40:00Z</dcterms:created>
  <dcterms:modified xsi:type="dcterms:W3CDTF">2024-02-22T13:40:00Z</dcterms:modified>
  <cp:category>SPRENDIMAS</cp:category>
</cp:coreProperties>
</file>